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5C97C385" w:rsidR="00582CE9" w:rsidRDefault="00433EEC">
      <w:r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479BC00B">
                <wp:simplePos x="0" y="0"/>
                <wp:positionH relativeFrom="page">
                  <wp:posOffset>336550</wp:posOffset>
                </wp:positionH>
                <wp:positionV relativeFrom="page">
                  <wp:posOffset>710565</wp:posOffset>
                </wp:positionV>
                <wp:extent cx="6807200" cy="9639300"/>
                <wp:effectExtent l="0" t="0" r="12700" b="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639300"/>
                          <a:chOff x="69000" y="-202691"/>
                          <a:chExt cx="4891653" cy="1907353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301719" y="-202691"/>
                            <a:ext cx="4658934" cy="19073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4E02A6B0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</w:t>
                              </w:r>
                              <w:r w:rsidR="00EA67B8">
                                <w:t>/I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6F323D55" w:rsidR="00662D09" w:rsidRDefault="005B63EA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Content>
                                  <w:r w:rsidRPr="005B63EA">
                                    <w:t>Zakup i montaż klimatyzacji na 18 Stacjach Paliw PGE EK</w:t>
                                  </w:r>
                                </w:sdtContent>
                              </w:sdt>
                              <w:r w:rsidR="00A83D0B" w:rsidRPr="0061043F">
                                <w:rPr>
                                  <w:highlight w:val="yellow"/>
                                </w:rPr>
                                <w:t xml:space="preserve"> </w:t>
                              </w:r>
                            </w:p>
                            <w:p w14:paraId="28C26E18" w14:textId="604D6B8D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6E100D">
                                <w:t>Nume</w:t>
                              </w:r>
                              <w:r>
                                <w:t>r Postępowania zakupowego:</w:t>
                              </w:r>
                              <w:r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color w:val="13564C" w:themeColor="text2" w:themeShade="BF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r w:rsidR="005B63EA" w:rsidRPr="005B63EA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POST/HZ/EK/HZL/00159/2026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21546644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4031AA">
                                <w:t xml:space="preserve">Warszawa, </w:t>
                              </w:r>
                              <w:r w:rsidRPr="00433EEC">
                                <w:fldChar w:fldCharType="begin"/>
                              </w:r>
                              <w:r w:rsidRPr="00433EEC">
                                <w:instrText xml:space="preserve"> TIME \@ "d MMMM yyyy" </w:instrText>
                              </w:r>
                              <w:r w:rsidRPr="00433EEC">
                                <w:fldChar w:fldCharType="separate"/>
                              </w:r>
                              <w:r w:rsidR="005B63EA">
                                <w:rPr>
                                  <w:noProof/>
                                </w:rPr>
                                <w:t>maj</w:t>
                              </w:r>
                              <w:r w:rsidR="005B63EA">
                                <w:rPr>
                                  <w:noProof/>
                                </w:rPr>
                                <w:t xml:space="preserve"> 2026</w:t>
                              </w:r>
                              <w:r w:rsidRPr="00433EEC">
                                <w:fldChar w:fldCharType="end"/>
                              </w:r>
                              <w:r w:rsidRPr="00433EEC">
                                <w:t xml:space="preserve">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5pt;margin-top:55.95pt;width:536pt;height:759pt;z-index:251658240;mso-wrap-distance-left:18pt;mso-wrap-distance-right:18pt;mso-position-horizontal-relative:page;mso-position-vertical-relative:page;mso-width-relative:margin;mso-height-relative:margin" coordorigin="690,-2026" coordsize="48916,190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3017;top:-2026;width:46589;height:19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4E02A6B0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</w:t>
                        </w:r>
                        <w:r w:rsidR="00EA67B8">
                          <w:t>/I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6F323D55" w:rsidR="00662D09" w:rsidRDefault="005B63EA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Content>
                            <w:r w:rsidRPr="005B63EA">
                              <w:t>Zakup i montaż klimatyzacji na 18 Stacjach Paliw PGE EK</w:t>
                            </w:r>
                          </w:sdtContent>
                        </w:sdt>
                        <w:r w:rsidR="00A83D0B" w:rsidRPr="0061043F">
                          <w:rPr>
                            <w:highlight w:val="yellow"/>
                          </w:rPr>
                          <w:t xml:space="preserve"> </w:t>
                        </w:r>
                      </w:p>
                      <w:p w14:paraId="28C26E18" w14:textId="604D6B8D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6E100D">
                          <w:t>Nume</w:t>
                        </w:r>
                        <w:r>
                          <w:t>r Postępowania zakupowego:</w:t>
                        </w:r>
                        <w:r>
                          <w:tab/>
                        </w:r>
                        <w:sdt>
                          <w:sdtPr>
                            <w:rPr>
                              <w:rFonts w:cstheme="minorHAnsi"/>
                              <w:color w:val="13564C" w:themeColor="text2" w:themeShade="BF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r w:rsidR="005B63EA" w:rsidRPr="005B63EA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POST/HZ/EK/HZL/00159/2026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21546644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4031AA">
                          <w:t xml:space="preserve">Warszawa, </w:t>
                        </w:r>
                        <w:r w:rsidRPr="00433EEC">
                          <w:fldChar w:fldCharType="begin"/>
                        </w:r>
                        <w:r w:rsidRPr="00433EEC">
                          <w:instrText xml:space="preserve"> TIME \@ "d MMMM yyyy" </w:instrText>
                        </w:r>
                        <w:r w:rsidRPr="00433EEC">
                          <w:fldChar w:fldCharType="separate"/>
                        </w:r>
                        <w:r w:rsidR="005B63EA">
                          <w:rPr>
                            <w:noProof/>
                          </w:rPr>
                          <w:t>maj</w:t>
                        </w:r>
                        <w:r w:rsidR="005B63EA">
                          <w:rPr>
                            <w:noProof/>
                          </w:rPr>
                          <w:t xml:space="preserve"> 2026</w:t>
                        </w:r>
                        <w:r w:rsidRPr="00433EEC">
                          <w:fldChar w:fldCharType="end"/>
                        </w:r>
                        <w:r w:rsidRPr="00433EEC">
                          <w:t xml:space="preserve">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6E100D"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29613CD5">
              <v:rect id="Prostokąt 150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b2cf65 [3204]" stroked="f" strokeweight="1pt" w14:anchorId="647128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45349FE8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3791F1E8" w14:textId="24E6615C" w:rsidR="00847B49" w:rsidRPr="00847B49" w:rsidRDefault="00000000" w:rsidP="00511096">
      <w:pPr>
        <w:pStyle w:val="tekst"/>
        <w:ind w:left="567"/>
      </w:pPr>
      <w:sdt>
        <w:sdtPr>
          <w:rPr>
            <w:rFonts w:cstheme="minorHAnsi"/>
            <w:b/>
            <w:kern w:val="20"/>
            <w:lang w:eastAsia="zh-CN"/>
          </w:rPr>
          <w:alias w:val="WSKAŻ ZAMAWIAJĄCEGO"/>
          <w:tag w:val=""/>
          <w:id w:val="-645818489"/>
          <w:placeholder>
            <w:docPart w:val="46F793DEBDF64BC6B6C9051ABC2BA035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924C58" w:rsidRPr="00A70CA3">
            <w:rPr>
              <w:rFonts w:cstheme="minorHAnsi"/>
              <w:b/>
              <w:kern w:val="20"/>
              <w:lang w:eastAsia="zh-CN"/>
            </w:rPr>
            <w:t>PGE ENERGETYKA KOLEJOWA S.A.</w:t>
          </w:r>
        </w:sdtContent>
      </w:sdt>
      <w:r w:rsidR="00CB69CB" w:rsidRPr="00A70CA3">
        <w:t xml:space="preserve">, </w:t>
      </w:r>
      <w:r w:rsidR="00A70CA3" w:rsidRPr="00343016">
        <w:t>ul. Hoża 63/67, 00-681 Warszawa, wpisana do Rejestru Przedsiębiorców Krajowego Rejestru Sądowego prowadzonego przez Sąd Rejonowy dla m.st. Warszawa, XII Wydział Gospodarczy, pod numerem KRS: 0000322634, NIP: 526-25-42-704, REGON: 017301607, kapitał zakładowy: 272 956 830,00 zł (kapitał wpłacony w całości),</w:t>
      </w:r>
    </w:p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000000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2F42DBA7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EA7076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4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19A52438" w:rsidR="00886557" w:rsidRPr="0057449F" w:rsidRDefault="00A70CA3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>
        <w:rPr>
          <w:rStyle w:val="wyrnienie"/>
          <w:rFonts w:asciiTheme="minorHAnsi" w:hAnsiTheme="minorHAnsi"/>
          <w:color w:val="auto"/>
          <w:szCs w:val="18"/>
        </w:rPr>
        <w:t>OWZ</w:t>
      </w:r>
      <w:r w:rsidR="00B441DE">
        <w:rPr>
          <w:rStyle w:val="wyrnienie"/>
          <w:rFonts w:asciiTheme="minorHAnsi" w:hAnsiTheme="minorHAnsi"/>
          <w:color w:val="auto"/>
          <w:szCs w:val="18"/>
        </w:rPr>
        <w:t>T</w:t>
      </w:r>
      <w:r w:rsidR="00886557" w:rsidRPr="0057449F">
        <w:rPr>
          <w:color w:val="auto"/>
        </w:rPr>
        <w:t xml:space="preserve"> – </w:t>
      </w:r>
      <w:r>
        <w:rPr>
          <w:color w:val="auto"/>
        </w:rPr>
        <w:t xml:space="preserve">Ogólne Warunki </w:t>
      </w:r>
      <w:r w:rsidR="00B441DE">
        <w:rPr>
          <w:color w:val="auto"/>
        </w:rPr>
        <w:t>Zamówień Towarów</w:t>
      </w:r>
      <w:r>
        <w:rPr>
          <w:color w:val="auto"/>
        </w:rPr>
        <w:t xml:space="preserve"> </w:t>
      </w:r>
      <w:r w:rsidR="00886557" w:rsidRPr="0057449F">
        <w:rPr>
          <w:color w:val="auto"/>
        </w:rPr>
        <w:t xml:space="preserve">dokument stanowiący </w:t>
      </w:r>
      <w:r w:rsidR="00886557" w:rsidRPr="0057449F">
        <w:rPr>
          <w:b/>
          <w:color w:val="auto"/>
        </w:rPr>
        <w:t>Załącznik nr 5 do SWZ</w:t>
      </w:r>
      <w:r w:rsidR="00886557"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5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lastRenderedPageBreak/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71C715AE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potrzeby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6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7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68D0B1F8" w:rsidR="001648DA" w:rsidRPr="00510B34" w:rsidRDefault="003836DE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510B34">
        <w:t xml:space="preserve">Zamawiający </w:t>
      </w:r>
      <w:r w:rsidR="00D278F9" w:rsidRPr="00510B34">
        <w:rPr>
          <w:b/>
          <w:bCs/>
        </w:rPr>
        <w:t>nie przewiduje odwróconej</w:t>
      </w:r>
      <w:r w:rsidR="00D278F9" w:rsidRPr="00510B34">
        <w:t xml:space="preserve"> oceny </w:t>
      </w:r>
      <w:r w:rsidR="00DC3996" w:rsidRPr="00510B34">
        <w:t>O</w:t>
      </w:r>
      <w:r w:rsidR="00D278F9" w:rsidRPr="00510B34">
        <w:t>fert</w:t>
      </w:r>
      <w:r w:rsidR="001648DA" w:rsidRPr="00510B34">
        <w:t>.</w:t>
      </w:r>
    </w:p>
    <w:p w14:paraId="6227DB14" w14:textId="36E35A19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>Zamawiający zastrzega sobie prawo do przeprowadzenia negocjacji handlowych z Wykonawcami, których Oferty nie podlegają odrzuceniu.</w:t>
      </w:r>
      <w:r w:rsidRPr="11D7CD17">
        <w:rPr>
          <w:b/>
          <w:bCs/>
        </w:rPr>
        <w:t xml:space="preserve"> 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E1CA765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brali udział w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0C85E65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 xml:space="preserve">zaoferowane przez tego Wykonawcę ceny i warunki realizacji </w:t>
      </w:r>
      <w:r w:rsidR="00FE0AD1">
        <w:t>Z</w:t>
      </w:r>
      <w:r w:rsidRPr="006F5F63">
        <w:t xml:space="preserve">amówienia w ramach </w:t>
      </w:r>
      <w:proofErr w:type="spellStart"/>
      <w:r w:rsidRPr="006F5F63">
        <w:t>pozacenowych</w:t>
      </w:r>
      <w:proofErr w:type="spellEnd"/>
      <w:r w:rsidRPr="006F5F63">
        <w:t xml:space="preserve"> kryteriów oceny </w:t>
      </w:r>
      <w:r w:rsidR="00FE0AD1">
        <w:t>O</w:t>
      </w:r>
      <w:r w:rsidRPr="006F5F63">
        <w:t xml:space="preserve">fert, </w:t>
      </w:r>
    </w:p>
    <w:p w14:paraId="0CA4C712" w14:textId="2745C214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punkty przyznane w każdym kryterium oceny Ofert, jaką otrzymała Oferta uznana jako najkorzystniejsza w przedmiotowym Postępowaniu.</w:t>
      </w:r>
    </w:p>
    <w:p w14:paraId="2875A46E" w14:textId="612438BC" w:rsidR="006E100D" w:rsidRPr="00682A6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BB6DE8">
        <w:t xml:space="preserve">Zamawiający </w:t>
      </w:r>
      <w:r w:rsidRPr="009A4D3D">
        <w:rPr>
          <w:b/>
        </w:rPr>
        <w:t>dopuszcza</w:t>
      </w:r>
      <w:r w:rsidR="00201311">
        <w:rPr>
          <w:b/>
        </w:rPr>
        <w:t xml:space="preserve"> </w:t>
      </w:r>
      <w:r w:rsidR="00201311" w:rsidRPr="00201311">
        <w:rPr>
          <w:bCs/>
        </w:rPr>
        <w:t>do</w:t>
      </w:r>
      <w:r w:rsidRPr="00BB6DE8">
        <w:t xml:space="preserve"> udziału w Postępowaniu Wykonawców wspólnie </w:t>
      </w:r>
      <w:r w:rsidR="00291AF2">
        <w:t>ubiegających się o Zamówienie (k</w:t>
      </w:r>
      <w:r w:rsidRPr="00BB6DE8">
        <w:t xml:space="preserve">onsorcjum). </w:t>
      </w:r>
      <w:bookmarkStart w:id="12" w:name="_Toc516566307"/>
      <w:bookmarkStart w:id="13" w:name="_Toc516581575"/>
      <w:bookmarkStart w:id="14" w:name="_Toc516734749"/>
      <w:bookmarkStart w:id="15" w:name="_Toc516738779"/>
      <w:bookmarkStart w:id="16" w:name="_Toc8212115"/>
    </w:p>
    <w:bookmarkEnd w:id="12"/>
    <w:bookmarkEnd w:id="13"/>
    <w:bookmarkEnd w:id="14"/>
    <w:bookmarkEnd w:id="15"/>
    <w:bookmarkEnd w:id="16"/>
    <w:p w14:paraId="4431CDDA" w14:textId="45A5ECB9" w:rsidR="00BB6DE8" w:rsidRPr="00416553" w:rsidRDefault="00291AF2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416553">
        <w:t>Wykonawcy wchodzący w skład k</w:t>
      </w:r>
      <w:r w:rsidR="006E100D" w:rsidRPr="00416553">
        <w:t xml:space="preserve">onsorcjum ponoszą solidarną odpowiedzialność za wykonanie umowy. W takim przypadku Oferta musi szczegółowo wskazywać podział </w:t>
      </w:r>
      <w:r w:rsidR="006E100D" w:rsidRPr="00416553">
        <w:lastRenderedPageBreak/>
        <w:t xml:space="preserve">ról i zobowiązań związanych z wykonywaniem Zamówienia pomiędzy podmiotami składającymi wspólnie Ofertę. </w:t>
      </w:r>
    </w:p>
    <w:p w14:paraId="45B2FF62" w14:textId="0B932CC8" w:rsidR="00BB6DE8" w:rsidRPr="0041655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416553">
        <w:t>Wykonawcy wspólnie ubiegający się o udzielenie Zamówienia powinni ustanowić pełnomocnika do reprezentowania ich w Postępowaniu albo reprezentowania w</w:t>
      </w:r>
      <w:r w:rsidR="00D22790" w:rsidRPr="00416553">
        <w:t> </w:t>
      </w:r>
      <w:r w:rsidRPr="00416553">
        <w:t xml:space="preserve">Postępowaniu i do zawarcia </w:t>
      </w:r>
      <w:r w:rsidR="00223C4C" w:rsidRPr="00416553">
        <w:t>U</w:t>
      </w:r>
      <w:r w:rsidRPr="00416553">
        <w:t>mowy w sprawie Zamówienia. Zaleca się, aby pełnomocnictwo jednoznacznie określało Postępowanie, do którego się odnosi, zakres czynności, do których został umocowany pełnomocnik, wskazywało pełnomocnika oraz wszystkich Wykonawców, którzy wspólnie ubiegają się o</w:t>
      </w:r>
      <w:r w:rsidR="00127106" w:rsidRPr="00416553">
        <w:t> </w:t>
      </w:r>
      <w:r w:rsidRPr="00416553">
        <w:t>udzielenie Zamówienia. Pełnomocnictwo należy załączyć do Oferty w formie oryginału lub kopii.</w:t>
      </w:r>
    </w:p>
    <w:p w14:paraId="7EFC2E9C" w14:textId="77777777" w:rsidR="00BB6DE8" w:rsidRPr="0041655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416553">
        <w:t>Jeżeli Oferta konsorcjum zostanie wybrana jako najkorzystniejsza, przed zawarciem Umowy, Zamawiający może wezwać do przedstawienia umowy regulującej współpracę tych Wykonawców.</w:t>
      </w:r>
    </w:p>
    <w:p w14:paraId="2B9518F9" w14:textId="77777777" w:rsidR="006E100D" w:rsidRPr="0041655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416553">
        <w:t>Oferta musi być podpisana w taki sposób, by prawnie zobowiązywała wszystkich Wykonawców wspólnie ubiegających się o Zamówienie.</w:t>
      </w:r>
    </w:p>
    <w:p w14:paraId="4F34DD8B" w14:textId="2FB26E1D" w:rsidR="006E100D" w:rsidRPr="00381406" w:rsidRDefault="006E100D" w:rsidP="001F6941">
      <w:pPr>
        <w:pStyle w:val="Akapitzlist"/>
        <w:numPr>
          <w:ilvl w:val="2"/>
          <w:numId w:val="15"/>
        </w:numPr>
        <w:ind w:left="1276"/>
        <w:jc w:val="both"/>
        <w:rPr>
          <w:iCs/>
        </w:rPr>
      </w:pPr>
      <w:bookmarkStart w:id="17" w:name="_Ref496710046"/>
      <w:bookmarkStart w:id="18" w:name="_Toc354752351"/>
      <w:bookmarkStart w:id="19" w:name="_Toc516566309"/>
      <w:bookmarkStart w:id="20" w:name="_Toc516581577"/>
      <w:bookmarkStart w:id="21" w:name="_Toc516734751"/>
      <w:bookmarkStart w:id="22" w:name="_Toc516738781"/>
      <w:bookmarkStart w:id="23" w:name="_Toc8212117"/>
      <w:bookmarkEnd w:id="17"/>
      <w:r w:rsidRPr="00381406">
        <w:t xml:space="preserve">Zamawiający </w:t>
      </w:r>
      <w:r w:rsidRPr="00381406">
        <w:rPr>
          <w:b/>
        </w:rPr>
        <w:t xml:space="preserve">dopuszcza </w:t>
      </w:r>
      <w:r w:rsidRPr="00381406">
        <w:t>wykonywanie przedmiotu Zamówienia przez podwykonawców.</w:t>
      </w:r>
      <w:bookmarkEnd w:id="18"/>
      <w:r w:rsidR="00F61C65" w:rsidRPr="00381406">
        <w:t xml:space="preserve">  </w:t>
      </w:r>
      <w:r w:rsidRPr="00381406">
        <w:rPr>
          <w:iCs/>
        </w:rPr>
        <w:t>W takim przypadku Wykonawca jest zobowiązany w Formularzu Oferty określić jaką część Zamówienia zamierza powierzyć do realizacji podwykonawcom oraz podać nazwy podwykonawców, jeżeli są już znani</w:t>
      </w:r>
      <w:r w:rsidR="0051249A" w:rsidRPr="00381406">
        <w:rPr>
          <w:iCs/>
        </w:rPr>
        <w:t>.</w:t>
      </w:r>
      <w:r w:rsidRPr="00381406">
        <w:rPr>
          <w:iCs/>
        </w:rPr>
        <w:t xml:space="preserve"> </w:t>
      </w:r>
    </w:p>
    <w:bookmarkEnd w:id="19"/>
    <w:bookmarkEnd w:id="20"/>
    <w:bookmarkEnd w:id="21"/>
    <w:bookmarkEnd w:id="22"/>
    <w:bookmarkEnd w:id="23"/>
    <w:p w14:paraId="601D9EB7" w14:textId="032C1077" w:rsidR="003D6BF7" w:rsidRPr="003D6BF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666E76C9" w14:textId="16893FC5" w:rsidR="006A6A21" w:rsidRPr="006A6A21" w:rsidRDefault="006E100D" w:rsidP="006A6A21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BB6DE8">
        <w:t>Postępowanie prowadzone jest w języku polskim. Wszelkie oświadczenia, zawiadomienia, w tym również Umowa, sporządzone będą w języku polskim.</w:t>
      </w:r>
      <w:bookmarkStart w:id="24" w:name="_Toc8212121"/>
    </w:p>
    <w:p w14:paraId="7C5B2E7E" w14:textId="09271E8B" w:rsidR="006A6A21" w:rsidRPr="006A6A21" w:rsidRDefault="004A350E" w:rsidP="006A6A21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6A6A21">
        <w:t>nie dotyczy</w:t>
      </w:r>
    </w:p>
    <w:p w14:paraId="0BE7AED3" w14:textId="5099A819" w:rsidR="006A6A21" w:rsidRDefault="00FE1946" w:rsidP="006A6A21">
      <w:pPr>
        <w:pStyle w:val="Nagwek3"/>
        <w:keepNext w:val="0"/>
        <w:keepLines w:val="0"/>
        <w:numPr>
          <w:ilvl w:val="2"/>
          <w:numId w:val="15"/>
        </w:numPr>
        <w:ind w:left="1276"/>
        <w:rPr>
          <w:rStyle w:val="wyrnienie"/>
          <w:b w:val="0"/>
        </w:rPr>
      </w:pPr>
      <w:r w:rsidRPr="00FE1946">
        <w:rPr>
          <w:rStyle w:val="wyrnienie"/>
          <w:b w:val="0"/>
        </w:rPr>
        <w:t xml:space="preserve">Wszelkie informacje uzyskane przez </w:t>
      </w:r>
      <w:r w:rsidR="008D679F">
        <w:rPr>
          <w:rStyle w:val="wyrnienie"/>
          <w:b w:val="0"/>
        </w:rPr>
        <w:t>s</w:t>
      </w:r>
      <w:r w:rsidRPr="00FE1946">
        <w:rPr>
          <w:rStyle w:val="wyrnienie"/>
          <w:b w:val="0"/>
        </w:rPr>
        <w:t xml:space="preserve">trony w związku z udzieleniem Zamówienia, w tym również treść i warunki Umowy, mają charakter poufny i mogą być zarówno w trakcie, jak i po wykonaniu </w:t>
      </w:r>
      <w:r w:rsidR="006A6A21" w:rsidRPr="00FE1946">
        <w:rPr>
          <w:rStyle w:val="wyrnienie"/>
          <w:b w:val="0"/>
        </w:rPr>
        <w:t>Zamówienia, udostępniane osobom trzecim przez Wykonawcę jedynie za zgodą</w:t>
      </w:r>
      <w:r w:rsidR="006A6A21">
        <w:rPr>
          <w:rStyle w:val="wyrnienie"/>
          <w:b w:val="0"/>
        </w:rPr>
        <w:t xml:space="preserve"> Zamawiającego.</w:t>
      </w:r>
    </w:p>
    <w:p w14:paraId="4AF61656" w14:textId="7BB87DD2" w:rsidR="008E663E" w:rsidRDefault="0091169A" w:rsidP="006A6A21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6A6A21">
        <w:rPr>
          <w:rStyle w:val="wyrnienie"/>
          <w:b w:val="0"/>
        </w:rPr>
        <w:t>Zamawiający informuje, że Postępowanie prowadzone jest z wykorzystaniem Systemu</w:t>
      </w:r>
      <w:r w:rsidR="006A6A21">
        <w:rPr>
          <w:rStyle w:val="wyrnienie"/>
          <w:b w:val="0"/>
        </w:rPr>
        <w:t xml:space="preserve"> </w:t>
      </w:r>
      <w:r w:rsidRPr="006A6A21">
        <w:rPr>
          <w:rStyle w:val="wyrnienie"/>
          <w:b w:val="0"/>
        </w:rPr>
        <w:t>Zakupowego. Szczegóły dotyczące Systemu i elektronicznego składania Ofert wskazane zostały w pkt 19 SWZ.</w:t>
      </w:r>
    </w:p>
    <w:bookmarkEnd w:id="24"/>
    <w:p w14:paraId="43AD1808" w14:textId="798EB075" w:rsidR="006E100D" w:rsidRPr="00865341" w:rsidRDefault="006E100D" w:rsidP="0073245F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73DEF3C6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5" w:name="_Toc243294537"/>
      <w:bookmarkStart w:id="26" w:name="_Toc516566313"/>
      <w:bookmarkStart w:id="27" w:name="_Toc516581581"/>
      <w:bookmarkStart w:id="28" w:name="_Toc516734755"/>
      <w:bookmarkStart w:id="29" w:name="_Toc516738785"/>
      <w:bookmarkStart w:id="30" w:name="_Toc8212124"/>
      <w:r w:rsidRPr="00865341">
        <w:t xml:space="preserve">Przedmiotem </w:t>
      </w:r>
      <w:bookmarkStart w:id="31" w:name="_Toc243294538"/>
      <w:bookmarkEnd w:id="25"/>
      <w:r w:rsidRPr="00865341">
        <w:t xml:space="preserve">Zamówienia jest </w:t>
      </w:r>
      <w:bookmarkEnd w:id="26"/>
      <w:bookmarkEnd w:id="27"/>
      <w:bookmarkEnd w:id="28"/>
      <w:bookmarkEnd w:id="29"/>
      <w:bookmarkEnd w:id="30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5B63EA">
            <w:rPr>
              <w:b/>
              <w:bCs/>
            </w:rPr>
            <w:t>Zakup i montaż klimatyzacji na 18 Stacjach Paliw PGE EK</w:t>
          </w:r>
        </w:sdtContent>
      </w:sdt>
      <w:r w:rsidRPr="00865341">
        <w:t xml:space="preserve"> </w:t>
      </w:r>
      <w:bookmarkStart w:id="32" w:name="_Toc516566314"/>
      <w:bookmarkStart w:id="33" w:name="_Toc516581582"/>
    </w:p>
    <w:p w14:paraId="1E96E345" w14:textId="4F9475BC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34" w:name="_Toc516566315"/>
      <w:bookmarkStart w:id="35" w:name="_Toc516581583"/>
      <w:bookmarkStart w:id="36" w:name="_Toc516734757"/>
      <w:bookmarkStart w:id="37" w:name="_Toc516738787"/>
      <w:bookmarkStart w:id="38" w:name="_Toc8212126"/>
      <w:bookmarkStart w:id="39" w:name="_Toc516734756"/>
      <w:bookmarkStart w:id="40" w:name="_Toc516738786"/>
      <w:bookmarkStart w:id="41" w:name="_Toc8212125"/>
      <w:r w:rsidRPr="00865341">
        <w:t>Szczegółowy Opis Przedmiotu Zamówienia</w:t>
      </w:r>
      <w:r w:rsidR="00615E27">
        <w:t xml:space="preserve"> (OPZ)</w:t>
      </w:r>
      <w:r w:rsidRPr="00865341">
        <w:t xml:space="preserve"> zawiera </w:t>
      </w:r>
      <w:r w:rsidRPr="00865341">
        <w:rPr>
          <w:b/>
        </w:rPr>
        <w:t>Załącznik nr 1 do SWZ</w:t>
      </w:r>
      <w:r w:rsidR="00587AF8">
        <w:rPr>
          <w:b/>
        </w:rPr>
        <w:t xml:space="preserve"> wraz z załącznikami</w:t>
      </w:r>
      <w:r w:rsidRPr="00865341">
        <w:t>.</w:t>
      </w:r>
    </w:p>
    <w:p w14:paraId="1D99878A" w14:textId="43BD4380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 xml:space="preserve">zleceniach mogących powodować konflikt interesów w przypadku realizacji Zamówienia oraz który spełnia warunki do realizacji Zamówienia w sposób bezstronny i rzetelny/nie wykonuje i w okresie wykonywania Zamówienia nie będzie wykonywać zleceń powodujących konflikt interesów z interesami GK PGE oraz spełnia warunek do realizacji dostaw/usług objętych przedmiotem Zamówienia w sposób bezstronny i rzetelny. </w:t>
      </w:r>
    </w:p>
    <w:p w14:paraId="25F178D3" w14:textId="7366D818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Pozostałe warunki 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B441DE">
            <w:rPr>
              <w:rFonts w:asciiTheme="minorHAnsi" w:hAnsiTheme="minorHAnsi" w:cstheme="minorHAnsi"/>
              <w:szCs w:val="22"/>
            </w:rPr>
            <w:t>dostaw</w:t>
          </w:r>
        </w:sdtContent>
      </w:sdt>
      <w:r w:rsidRPr="00865341">
        <w:t xml:space="preserve"> zostały określone w załączonym </w:t>
      </w:r>
      <w:r w:rsidR="007D07D6">
        <w:t>dokumencie OWZ</w:t>
      </w:r>
      <w:r w:rsidR="00B441DE">
        <w:t>T</w:t>
      </w:r>
      <w:r w:rsidRPr="00865341">
        <w:t xml:space="preserve">, który stanowi </w:t>
      </w:r>
      <w:r w:rsidRPr="00865341">
        <w:rPr>
          <w:b/>
        </w:rPr>
        <w:t>Załącznik nr 5 do SWZ.</w:t>
      </w:r>
      <w:bookmarkEnd w:id="34"/>
      <w:bookmarkEnd w:id="35"/>
      <w:bookmarkEnd w:id="36"/>
      <w:bookmarkEnd w:id="37"/>
      <w:bookmarkEnd w:id="38"/>
      <w:r w:rsidRPr="00865341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Oferty częściowe. </w:t>
      </w:r>
    </w:p>
    <w:p w14:paraId="28CB6B8A" w14:textId="77777777" w:rsidR="006E100D" w:rsidRPr="00865341" w:rsidRDefault="006E100D" w:rsidP="001E33AB">
      <w:pPr>
        <w:pStyle w:val="Nagwek2"/>
        <w:keepNext w:val="0"/>
        <w:keepLines w:val="0"/>
        <w:numPr>
          <w:ilvl w:val="2"/>
          <w:numId w:val="23"/>
        </w:numPr>
        <w:ind w:left="1560"/>
      </w:pPr>
      <w:r w:rsidRPr="00865341">
        <w:lastRenderedPageBreak/>
        <w:t xml:space="preserve">Zamawiający </w:t>
      </w:r>
      <w:r w:rsidRPr="00865341">
        <w:rPr>
          <w:b/>
        </w:rPr>
        <w:t>nie dopuszcza</w:t>
      </w:r>
      <w:r w:rsidRPr="00865341">
        <w:t xml:space="preserve"> składania Ofert częściowych.</w:t>
      </w:r>
      <w:bookmarkEnd w:id="32"/>
      <w:bookmarkEnd w:id="33"/>
      <w:r w:rsidRPr="00865341">
        <w:t xml:space="preserve"> </w:t>
      </w:r>
    </w:p>
    <w:bookmarkEnd w:id="31"/>
    <w:bookmarkEnd w:id="39"/>
    <w:bookmarkEnd w:id="40"/>
    <w:bookmarkEnd w:id="41"/>
    <w:p w14:paraId="4E3297DF" w14:textId="698B748F" w:rsidR="00F04A07" w:rsidRPr="002269EF" w:rsidRDefault="006E100D" w:rsidP="007D07D6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>Prawo Opcji</w:t>
      </w:r>
      <w:r w:rsidR="007D07D6">
        <w:t xml:space="preserve"> - </w:t>
      </w:r>
      <w:r w:rsidR="00C22825">
        <w:t>Nie dotyczy</w:t>
      </w:r>
    </w:p>
    <w:p w14:paraId="1D820BEE" w14:textId="3A011821" w:rsidR="006E100D" w:rsidRPr="007D07D6" w:rsidRDefault="000D46CF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7D07D6">
        <w:t xml:space="preserve">Zamawiający </w:t>
      </w:r>
      <w:r w:rsidRPr="007D07D6">
        <w:rPr>
          <w:b/>
          <w:bCs/>
        </w:rPr>
        <w:t>nie przewiduje</w:t>
      </w:r>
      <w:r w:rsidRPr="007D07D6">
        <w:t xml:space="preserve"> możliwości udzielenia </w:t>
      </w:r>
      <w:r w:rsidRPr="007D07D6">
        <w:rPr>
          <w:b/>
          <w:bCs/>
        </w:rPr>
        <w:t>Zamówień dodatkowych</w:t>
      </w:r>
      <w:r w:rsidRPr="007D07D6">
        <w:t>.</w:t>
      </w:r>
    </w:p>
    <w:p w14:paraId="0CB02A84" w14:textId="0BEC2318" w:rsidR="006E100D" w:rsidRP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1D88B108" w14:textId="147CC7D4" w:rsidR="004C4D78" w:rsidRPr="00705CC1" w:rsidRDefault="00A607CC" w:rsidP="001E33AB">
      <w:pPr>
        <w:pStyle w:val="Nagwek2"/>
        <w:keepNext w:val="0"/>
        <w:keepLines w:val="0"/>
        <w:numPr>
          <w:ilvl w:val="1"/>
          <w:numId w:val="25"/>
        </w:numPr>
      </w:pPr>
      <w:r w:rsidRPr="00A607CC">
        <w:t xml:space="preserve">Zamawiający </w:t>
      </w:r>
      <w:r w:rsidRPr="00A607CC">
        <w:rPr>
          <w:b/>
          <w:bCs/>
        </w:rPr>
        <w:t>nie przewiduje</w:t>
      </w:r>
      <w:r w:rsidRPr="00A607CC">
        <w:t xml:space="preserve"> przeprowadzenia wizji lokalnej ani weryfikacji dokumentów Zamawiającego, niezbędnych do realizacji Zamówienia.</w:t>
      </w: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2A52E550" w14:textId="5639F9F2" w:rsidR="006E100D" w:rsidRDefault="006E100D" w:rsidP="007D07D6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0552E0">
        <w:t xml:space="preserve">Termin realizacji przedmiotu Zamówienia: </w:t>
      </w:r>
      <w:r w:rsidR="00A607CC">
        <w:t>6 miesięcy od dnia udzielenia zamówienia Wykonawcy</w:t>
      </w:r>
      <w:r w:rsidR="00D544F4" w:rsidRPr="00D544F4">
        <w:t>.</w:t>
      </w:r>
    </w:p>
    <w:p w14:paraId="287B7F03" w14:textId="77777777" w:rsidR="00311A4A" w:rsidRPr="00705CC1" w:rsidRDefault="00311A4A" w:rsidP="00D21BCD">
      <w:pPr>
        <w:rPr>
          <w:sz w:val="10"/>
          <w:szCs w:val="14"/>
        </w:rPr>
      </w:pPr>
    </w:p>
    <w:p w14:paraId="4933F279" w14:textId="77777777" w:rsidR="006E100D" w:rsidRPr="006E100D" w:rsidRDefault="006E100D" w:rsidP="00E5794A">
      <w:pPr>
        <w:pStyle w:val="Nagwek1"/>
      </w:pPr>
      <w:bookmarkStart w:id="42" w:name="_Toc354752376"/>
      <w:bookmarkStart w:id="43" w:name="_Toc516581596"/>
      <w:bookmarkStart w:id="44" w:name="_Toc8212140"/>
      <w:r w:rsidRPr="006E100D">
        <w:t xml:space="preserve">PODSTAWY WYKLUCZENIA Z POSTĘPOWANIA ORAZ WARUNKI UDZIAŁU W POSTĘPOWANIU </w:t>
      </w:r>
      <w:bookmarkEnd w:id="42"/>
      <w:bookmarkEnd w:id="43"/>
      <w:bookmarkEnd w:id="44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5" w:name="_Toc516734772"/>
      <w:bookmarkStart w:id="46" w:name="_Toc516738802"/>
      <w:bookmarkStart w:id="47" w:name="_Toc8212141"/>
      <w:bookmarkStart w:id="48" w:name="_Toc354752377"/>
      <w:bookmarkStart w:id="49" w:name="_Toc516566329"/>
      <w:bookmarkStart w:id="50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5"/>
      <w:bookmarkEnd w:id="46"/>
      <w:bookmarkEnd w:id="47"/>
    </w:p>
    <w:p w14:paraId="35EC13DA" w14:textId="22BF3E85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51" w:name="_Toc516734773"/>
      <w:bookmarkStart w:id="52" w:name="_Toc516738803"/>
      <w:bookmarkStart w:id="53" w:name="_Toc8212142"/>
      <w:bookmarkStart w:id="54" w:name="_Toc354752378"/>
      <w:bookmarkStart w:id="55" w:name="_Toc516566330"/>
      <w:bookmarkStart w:id="56" w:name="_Toc516581598"/>
      <w:bookmarkEnd w:id="48"/>
      <w:bookmarkEnd w:id="49"/>
      <w:bookmarkEnd w:id="50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9F50A1">
        <w:t>7</w:t>
      </w:r>
      <w:r w:rsidR="003E7894">
        <w:t xml:space="preserve">, </w:t>
      </w:r>
      <w:r w:rsidR="003E7894" w:rsidRPr="003E7894">
        <w:t>9.4.2.14</w:t>
      </w:r>
      <w:r w:rsidR="00AE6736" w:rsidRPr="0089712F">
        <w:t xml:space="preserve"> </w:t>
      </w:r>
      <w:r w:rsidR="006E100D" w:rsidRPr="0089712F">
        <w:t>Procedury</w:t>
      </w:r>
      <w:bookmarkEnd w:id="51"/>
      <w:bookmarkEnd w:id="52"/>
      <w:bookmarkEnd w:id="53"/>
      <w:r w:rsidR="00DC5D41">
        <w:t xml:space="preserve">. 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54"/>
      <w:bookmarkEnd w:id="55"/>
      <w:bookmarkEnd w:id="56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>będąc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przeciwko obrotowi gospodarczemu, o których mowa w art. 296–307 Kodeksu karnego, przestępstwo oszustwa, o którym mowa </w:t>
      </w:r>
      <w:r w:rsidR="00F140EC">
        <w:lastRenderedPageBreak/>
        <w:t>w art. 286 Kodeksu karnego, przestępstwo przeciwko wiarygodności dokumentów, 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29DE322" w14:textId="42CD4ACD" w:rsidR="00670F53" w:rsidRDefault="006F685D" w:rsidP="00670F53">
      <w:pPr>
        <w:pStyle w:val="Akapitzlist"/>
        <w:ind w:left="2127" w:hanging="851"/>
        <w:jc w:val="both"/>
      </w:pPr>
      <w:r>
        <w:t>5.1.</w:t>
      </w:r>
      <w:r w:rsidRPr="00C634E0">
        <w:t>1.7. (</w:t>
      </w:r>
      <w:r w:rsidRPr="00C634E0">
        <w:rPr>
          <w:u w:val="single"/>
        </w:rPr>
        <w:t>zgodnie z pkt 9.4.2.</w:t>
      </w:r>
      <w:r w:rsidR="00E71B55" w:rsidRPr="00C634E0">
        <w:rPr>
          <w:u w:val="single"/>
        </w:rPr>
        <w:t>7</w:t>
      </w:r>
      <w:r w:rsidRPr="00C634E0">
        <w:rPr>
          <w:u w:val="single"/>
        </w:rPr>
        <w:t>. Procedury</w:t>
      </w:r>
      <w:r w:rsidRPr="00C634E0">
        <w:t xml:space="preserve">) </w:t>
      </w:r>
      <w:r w:rsidR="00A03401" w:rsidRPr="00C634E0">
        <w:t>w stosunku</w:t>
      </w:r>
      <w:r w:rsidR="00A03401">
        <w:t xml:space="preserve">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>
        <w:t>,</w:t>
      </w:r>
    </w:p>
    <w:p w14:paraId="3FC69AF4" w14:textId="3F7FA3CC" w:rsidR="006A7D54" w:rsidRPr="00F67FF3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F67FF3">
        <w:rPr>
          <w:rFonts w:cstheme="minorHAnsi"/>
          <w:iCs/>
          <w:color w:val="000000" w:themeColor="text1"/>
          <w:lang w:eastAsia="pl-PL"/>
        </w:rPr>
        <w:t>5.1.1.</w:t>
      </w:r>
      <w:r w:rsidR="00F5769B">
        <w:rPr>
          <w:rFonts w:cstheme="minorHAnsi"/>
          <w:iCs/>
          <w:color w:val="000000" w:themeColor="text1"/>
          <w:lang w:eastAsia="pl-PL"/>
        </w:rPr>
        <w:t>8</w:t>
      </w:r>
      <w:r w:rsidRPr="00F67FF3">
        <w:rPr>
          <w:rFonts w:cstheme="minorHAnsi"/>
          <w:iCs/>
          <w:color w:val="000000" w:themeColor="text1"/>
          <w:lang w:eastAsia="pl-PL"/>
        </w:rPr>
        <w:t>.(</w:t>
      </w:r>
      <w:r w:rsidRPr="00F67FF3">
        <w:rPr>
          <w:rFonts w:cstheme="minorHAnsi"/>
          <w:iCs/>
          <w:color w:val="000000" w:themeColor="text1"/>
          <w:u w:val="single"/>
          <w:lang w:eastAsia="pl-PL"/>
        </w:rPr>
        <w:t>zgodnie z punktem 9.4.2.14  Procedury</w:t>
      </w:r>
      <w:r w:rsidRPr="00F67FF3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F67FF3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F67FF3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 xml:space="preserve">), jest podmiot wymieniony </w:t>
      </w:r>
      <w:r w:rsidR="007F6FB5" w:rsidRPr="00374E89">
        <w:lastRenderedPageBreak/>
        <w:t>w wykazach określonych w Rozporządzeniu 765/2006 i</w:t>
      </w:r>
      <w:r w:rsidR="007811A7">
        <w:t> </w:t>
      </w:r>
      <w:r w:rsidR="007F6FB5" w:rsidRPr="00374E89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513F8753" w14:textId="32AD0E16" w:rsidR="007F6FB5" w:rsidRDefault="0008267F" w:rsidP="00C95A71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5FC89EBF" w:rsidR="007F6FB5" w:rsidRDefault="0008267F" w:rsidP="0058623A">
      <w:pPr>
        <w:pStyle w:val="Styl3"/>
      </w:pPr>
      <w:r w:rsidRPr="004F6724">
        <w:t>posiada</w:t>
      </w:r>
      <w:r w:rsidR="00CC5E67">
        <w:t>ją</w:t>
      </w:r>
      <w:r w:rsidRPr="004F6724">
        <w:t xml:space="preserve"> </w:t>
      </w:r>
      <w:r w:rsidR="007F6FB5" w:rsidRPr="004F6724">
        <w:t>niezbędne zdolności techniczne lub zawodowe do zrealizowania Zakupu, w</w:t>
      </w:r>
      <w:r w:rsidR="00524ECC" w:rsidRPr="004F6724">
        <w:t> </w:t>
      </w:r>
      <w:r w:rsidR="007F6FB5" w:rsidRPr="004F6724">
        <w:t>szczególności wiedzę i doświadczenie oraz dysponu</w:t>
      </w:r>
      <w:r w:rsidR="00524ECC" w:rsidRPr="004F6724">
        <w:t>je</w:t>
      </w:r>
      <w:r w:rsidR="007F6FB5" w:rsidRPr="004F6724">
        <w:t xml:space="preserve"> potencjałem technicznym i</w:t>
      </w:r>
      <w:r w:rsidR="00524ECC" w:rsidRPr="004F6724">
        <w:t> </w:t>
      </w:r>
      <w:r w:rsidR="007F6FB5" w:rsidRPr="004F6724">
        <w:t>osobami zdolnymi do realizacji Zakupu</w:t>
      </w:r>
      <w:r w:rsidR="007F6FB5" w:rsidRPr="00E454B8">
        <w:t xml:space="preserve">: </w:t>
      </w:r>
    </w:p>
    <w:p w14:paraId="6C924319" w14:textId="6AF32814" w:rsidR="005B63EA" w:rsidRDefault="005B63EA" w:rsidP="005B63EA">
      <w:pPr>
        <w:pStyle w:val="Styl3"/>
        <w:numPr>
          <w:ilvl w:val="0"/>
          <w:numId w:val="0"/>
        </w:numPr>
        <w:ind w:left="2268"/>
      </w:pPr>
      <w:r>
        <w:t>W celu potwierdzenia spełnienia warunku Wykonawca powinien wykazać, że:</w:t>
      </w:r>
    </w:p>
    <w:p w14:paraId="0D19B029" w14:textId="6ECB7CF3" w:rsidR="007F6FB5" w:rsidRDefault="00BD0712" w:rsidP="00BD0712">
      <w:pPr>
        <w:pStyle w:val="Styl2"/>
        <w:numPr>
          <w:ilvl w:val="0"/>
          <w:numId w:val="37"/>
        </w:numPr>
        <w:outlineLvl w:val="2"/>
      </w:pPr>
      <w:r w:rsidRPr="00BD0712">
        <w:rPr>
          <w:b/>
          <w:bCs/>
        </w:rPr>
        <w:t>Kwalifikacje i uprawnienia personelu Wykonawcy</w:t>
      </w:r>
      <w:r>
        <w:t>:</w:t>
      </w:r>
    </w:p>
    <w:p w14:paraId="1CA27846" w14:textId="5A54AEF5" w:rsidR="00BD0712" w:rsidRPr="00587AF8" w:rsidRDefault="00BD0712" w:rsidP="00BD0712">
      <w:pPr>
        <w:pStyle w:val="Styl2"/>
        <w:numPr>
          <w:ilvl w:val="0"/>
          <w:numId w:val="39"/>
        </w:numPr>
        <w:outlineLvl w:val="2"/>
        <w:rPr>
          <w:b/>
          <w:bCs/>
        </w:rPr>
      </w:pPr>
      <w:r w:rsidRPr="00587AF8">
        <w:rPr>
          <w:b/>
          <w:bCs/>
        </w:rPr>
        <w:t>imienny certyfikat F-gazowy wydawany przez UDT, uprawniający do pracy z czynnikami chłodniczymi</w:t>
      </w:r>
    </w:p>
    <w:p w14:paraId="0E419CE2" w14:textId="746EF32E" w:rsidR="00BD0712" w:rsidRDefault="00BD0712" w:rsidP="00BD0712">
      <w:pPr>
        <w:pStyle w:val="Styl2"/>
        <w:numPr>
          <w:ilvl w:val="0"/>
          <w:numId w:val="39"/>
        </w:numPr>
        <w:outlineLvl w:val="2"/>
        <w:rPr>
          <w:b/>
          <w:bCs/>
        </w:rPr>
      </w:pPr>
      <w:r w:rsidRPr="00587AF8">
        <w:rPr>
          <w:b/>
          <w:bCs/>
        </w:rPr>
        <w:t>uprawnienia SEP G1 (elektryczne do 1kV) w zakresie eksploatacji do podłączenia zasilania</w:t>
      </w:r>
    </w:p>
    <w:p w14:paraId="395913A1" w14:textId="37BBFDD5" w:rsidR="005B63EA" w:rsidRDefault="005B63EA" w:rsidP="005B63EA">
      <w:pPr>
        <w:pStyle w:val="Styl2"/>
        <w:ind w:left="2268" w:firstLine="0"/>
        <w:outlineLvl w:val="2"/>
      </w:pPr>
      <w:r w:rsidRPr="00374E89">
        <w:rPr>
          <w:b/>
          <w:bCs/>
          <w:u w:val="single"/>
        </w:rPr>
        <w:t>UWAGA:</w:t>
      </w:r>
      <w:r>
        <w:t xml:space="preserve"> W przypadku wspólnego ubiegania się o udzielenie Zamówienia przez dwóch lub większą liczbę Wykonawców, wystarczy, że Wykonawcy spełnią warunek wspólnie.</w:t>
      </w:r>
    </w:p>
    <w:p w14:paraId="2952CCE0" w14:textId="77777777" w:rsidR="005B63EA" w:rsidRDefault="005B63EA" w:rsidP="005B63EA">
      <w:pPr>
        <w:pStyle w:val="Styl2"/>
        <w:ind w:left="2268"/>
      </w:pPr>
      <w:r w:rsidRPr="00272CAA">
        <w:rPr>
          <w:b/>
          <w:bCs/>
          <w:u w:val="single"/>
        </w:rPr>
        <w:t>UWAGA:</w:t>
      </w:r>
      <w:r w:rsidRPr="00F86A25">
        <w:t xml:space="preserve"> </w:t>
      </w:r>
      <w: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 państwach Europejskiego Obszaru Gospodarczego, uprawniające do wykonywania przedmiotu zamówienia, w tym kierowania robotami w danej specjalności na terenie Rzeczypospolitej Polskiej, stosownie do przepisów ustawy Prawo Budowlane oraz przepisów ustawy o zasadach uznawania kwalifikacji zawodowych nabytych w państwach członkowskich Unii Europejskiej (Dz.U. z 2008r. nr 63, poz. 394)</w:t>
      </w:r>
      <w:r w:rsidRPr="00F86A25">
        <w:t>.</w:t>
      </w:r>
    </w:p>
    <w:p w14:paraId="2E9468B9" w14:textId="4205A1EE" w:rsidR="005B63EA" w:rsidRPr="005B63EA" w:rsidRDefault="005B63EA" w:rsidP="005B63EA">
      <w:pPr>
        <w:pStyle w:val="Styl2"/>
        <w:ind w:left="2268"/>
      </w:pPr>
      <w:r w:rsidRPr="0030162F">
        <w:rPr>
          <w:b/>
          <w:bCs/>
          <w:u w:val="single"/>
        </w:rPr>
        <w:t>UWAGA:</w:t>
      </w:r>
      <w:r>
        <w:t xml:space="preserve"> Dopuszcza się zmianę osób wskazanych powyżej. W przypadku zmiany osoby wymienionej w wykazie bądź konieczności zastępstwa takiej osoby, Wykonawca poinformuje o tym fakcie Zamawiającego. Informacja zostanie </w:t>
      </w:r>
      <w:r>
        <w:lastRenderedPageBreak/>
        <w:t>przekazana pisemnie niezwłocznie, ale nie później niż w ciągu 24 godzin, po zaistnieniu okoliczności powodującej konieczność zmiany.</w:t>
      </w:r>
    </w:p>
    <w:p w14:paraId="4C865D0A" w14:textId="3B3B0739" w:rsidR="007F6FB5" w:rsidRDefault="0008267F" w:rsidP="0058623A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57931038" w14:textId="25125EF3" w:rsidR="00BD0712" w:rsidRPr="00E454B8" w:rsidRDefault="00BD0712" w:rsidP="00BD0712">
      <w:pPr>
        <w:pStyle w:val="Styl3"/>
        <w:numPr>
          <w:ilvl w:val="0"/>
          <w:numId w:val="0"/>
        </w:numPr>
        <w:ind w:left="2268"/>
      </w:pPr>
      <w:r>
        <w:t>Zamawiający nie określa warunku w tym zakresie</w:t>
      </w:r>
    </w:p>
    <w:p w14:paraId="0D9C5EEA" w14:textId="740DB0E1" w:rsidR="007F6FB5" w:rsidRPr="00E454B8" w:rsidRDefault="0008267F" w:rsidP="0058623A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5567F911" w14:textId="376CE69C" w:rsidR="00020A75" w:rsidRPr="00E454B8" w:rsidRDefault="00410EF0" w:rsidP="00410EF0">
      <w:pPr>
        <w:pStyle w:val="Styl2"/>
        <w:ind w:left="2268" w:firstLine="0"/>
        <w:outlineLvl w:val="2"/>
      </w:pPr>
      <w:r w:rsidRPr="00E454B8">
        <w:t>Zamawiający nie określa warunku w tym zakresie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02319300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>nia –</w:t>
      </w:r>
      <w:r w:rsidR="006F72EA">
        <w:t xml:space="preserve"> </w:t>
      </w:r>
      <w:r w:rsidR="00B36806" w:rsidRPr="008D13C2">
        <w:t xml:space="preserve">w treści Formularza Oferty wg </w:t>
      </w:r>
      <w:r w:rsidR="00B36806">
        <w:rPr>
          <w:b/>
        </w:rPr>
        <w:t>Załącznika n</w:t>
      </w:r>
      <w:r w:rsidR="00B36806" w:rsidRPr="008D13C2">
        <w:rPr>
          <w:b/>
        </w:rPr>
        <w:t>r 2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6D1B321" w14:textId="7A80F23D" w:rsidR="007F6FB5" w:rsidRDefault="004F6724" w:rsidP="00D93471">
      <w:pPr>
        <w:pStyle w:val="Styl2"/>
        <w:ind w:left="1418"/>
      </w:pPr>
      <w:r w:rsidRPr="000D04B2">
        <w:rPr>
          <w:b/>
          <w:bCs/>
          <w:u w:val="single"/>
        </w:rPr>
        <w:t>UWAGA:</w:t>
      </w:r>
      <w:r w:rsidRPr="000D04B2">
        <w:t xml:space="preserve"> </w:t>
      </w:r>
      <w:r w:rsidR="007F6FB5" w:rsidRPr="000D04B2">
        <w:t>W przypadku Wykonawców wspólnie ubiegających się o Zamówienie, przedmiotowe oświadczenie składa każdy z tych Wykonawców lub Wykonawca upoważniony do ich reprezentowania.</w:t>
      </w:r>
    </w:p>
    <w:p w14:paraId="1846395D" w14:textId="2381D5E5" w:rsidR="00410EF0" w:rsidRPr="000D04B2" w:rsidRDefault="00410EF0" w:rsidP="00D93471">
      <w:pPr>
        <w:pStyle w:val="Styl2"/>
        <w:ind w:left="1418"/>
      </w:pPr>
      <w:r w:rsidRPr="00410EF0">
        <w:rPr>
          <w:b/>
          <w:bCs/>
          <w:u w:val="single"/>
        </w:rPr>
        <w:t>UWAGA:</w:t>
      </w:r>
      <w:r w:rsidRPr="00410EF0">
        <w:t xml:space="preserve"> W przypadku gdy Wykonawca polega w celu wykazania warunków udziału w postępowaniu na podmiotach udostępniających zasobny na które przypada ponad 10% wartości Zamówienia, oświadczenie składają również te podmioty.</w:t>
      </w:r>
    </w:p>
    <w:p w14:paraId="44B32082" w14:textId="12DE3F0D" w:rsidR="00985B3A" w:rsidRPr="000D04B2" w:rsidRDefault="00985B3A" w:rsidP="00985B3A">
      <w:pPr>
        <w:pStyle w:val="Styl3"/>
        <w:numPr>
          <w:ilvl w:val="0"/>
          <w:numId w:val="0"/>
        </w:numPr>
        <w:ind w:left="2268" w:hanging="850"/>
      </w:pPr>
      <w:r w:rsidRPr="000D04B2">
        <w:t xml:space="preserve">Wzór oświadczenia stanowi </w:t>
      </w:r>
      <w:r w:rsidRPr="000D04B2">
        <w:rPr>
          <w:b/>
          <w:bCs/>
        </w:rPr>
        <w:t>Załącznik nr 7 do SWZ</w:t>
      </w:r>
      <w:r w:rsidRPr="000D04B2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266CE653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BD1FBC">
        <w:t>oferty</w:t>
      </w:r>
      <w:r w:rsidR="007F6FB5">
        <w:t>,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5D3022CF" w:rsidR="0033104D" w:rsidRDefault="0008267F" w:rsidP="000A5774">
      <w:pPr>
        <w:pStyle w:val="Nagwek3"/>
        <w:keepNext w:val="0"/>
        <w:keepLines w:val="0"/>
        <w:numPr>
          <w:ilvl w:val="2"/>
          <w:numId w:val="17"/>
        </w:numPr>
        <w:ind w:left="1418" w:hanging="716"/>
      </w:pPr>
      <w:r w:rsidRPr="0033104D">
        <w:rPr>
          <w:b/>
          <w:bCs/>
        </w:rPr>
        <w:t>O</w:t>
      </w:r>
      <w:r w:rsidR="007F6FB5" w:rsidRPr="0033104D">
        <w:rPr>
          <w:b/>
          <w:bCs/>
        </w:rPr>
        <w:t>świadczenie własne Wykonawcy potwierdzające, że nie zalega z opłacaniem podatków i opłat</w:t>
      </w:r>
      <w:r w:rsidR="004D5661" w:rsidRPr="0033104D">
        <w:rPr>
          <w:b/>
          <w:bCs/>
        </w:rPr>
        <w:t xml:space="preserve"> </w:t>
      </w:r>
      <w:r w:rsidR="00B23216">
        <w:rPr>
          <w:b/>
          <w:bCs/>
        </w:rPr>
        <w:t xml:space="preserve">oraz ubezpieczenia społecznego </w:t>
      </w:r>
      <w:r w:rsidR="004D5661" w:rsidRPr="004D5661">
        <w:t>(</w:t>
      </w:r>
      <w:r w:rsidR="0055382F">
        <w:t xml:space="preserve">w treści </w:t>
      </w:r>
      <w:r w:rsidR="0055382F" w:rsidRPr="0033104D">
        <w:rPr>
          <w:b/>
          <w:bCs/>
        </w:rPr>
        <w:t>Formularza oferty – Załącznik nr 2 do SWZ</w:t>
      </w:r>
      <w:r w:rsidR="0055382F">
        <w:t>)</w:t>
      </w:r>
      <w:r w:rsidR="0033104D">
        <w:t>.</w:t>
      </w:r>
      <w:r w:rsidR="007E59A8" w:rsidRPr="007E59A8">
        <w:t xml:space="preserve"> </w:t>
      </w:r>
    </w:p>
    <w:p w14:paraId="08827711" w14:textId="54F9AD21" w:rsidR="00E211A8" w:rsidRPr="00374E89" w:rsidRDefault="00E211A8" w:rsidP="0033104D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0D04B2">
        <w:rPr>
          <w:b/>
          <w:bCs/>
          <w:u w:val="single"/>
        </w:rPr>
        <w:t>UWAGA:</w:t>
      </w:r>
      <w:r w:rsidRPr="000D04B2">
        <w:t xml:space="preserve"> W</w:t>
      </w:r>
      <w:r w:rsidR="00EB2052" w:rsidRPr="000D04B2">
        <w:t xml:space="preserve"> przypadku k</w:t>
      </w:r>
      <w:r w:rsidR="007F6FB5" w:rsidRPr="000D04B2">
        <w:t>onsorcjum należy złożyć oświadczenie dotyczące wszystkich jego członków</w:t>
      </w:r>
      <w:r w:rsidRPr="000D04B2">
        <w:t>.</w:t>
      </w:r>
      <w:r w:rsidR="007F6FB5" w:rsidRPr="00374E89">
        <w:t xml:space="preserve">  </w:t>
      </w:r>
    </w:p>
    <w:p w14:paraId="0957744C" w14:textId="14159421" w:rsidR="000B1E2D" w:rsidRPr="00BD0712" w:rsidRDefault="00BD0712" w:rsidP="00BD0712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BD0712">
        <w:rPr>
          <w:b/>
          <w:bCs/>
        </w:rPr>
        <w:t>Wykaz osób dedykowanych do realizacji Zamówienia</w:t>
      </w:r>
      <w:r w:rsidRPr="00BD0712">
        <w:t xml:space="preserve">, o których mowa w pkt 5.1.3.1 lit. </w:t>
      </w:r>
      <w:r>
        <w:t>a</w:t>
      </w:r>
      <w:r w:rsidRPr="00BD0712">
        <w:t xml:space="preserve">. SWZ – wzór stanowi </w:t>
      </w:r>
      <w:r w:rsidRPr="00BD0712">
        <w:rPr>
          <w:b/>
          <w:bCs/>
        </w:rPr>
        <w:t>Załącznik nr 4 do SWZ</w:t>
      </w:r>
      <w:r w:rsidRPr="00BD0712">
        <w:t xml:space="preserve">. Z wykazu musi jednoznacznie wynikać, że osoby skierowane do realizacji Zamówienia spełniają warunki udziału w Postępowaniu określone w pkt 5.1.3.1. lit. </w:t>
      </w:r>
      <w:r>
        <w:t>a</w:t>
      </w:r>
      <w:r w:rsidRPr="00BD0712">
        <w:t>. SWZ</w:t>
      </w:r>
    </w:p>
    <w:p w14:paraId="1D92B1D1" w14:textId="3E2F9569" w:rsidR="00D126F7" w:rsidRPr="00410EF0" w:rsidRDefault="00410EF0" w:rsidP="00410EF0">
      <w:pPr>
        <w:pStyle w:val="Akapitzlist"/>
        <w:numPr>
          <w:ilvl w:val="2"/>
          <w:numId w:val="17"/>
        </w:numPr>
        <w:ind w:left="1418" w:hanging="709"/>
        <w:jc w:val="both"/>
      </w:pPr>
      <w:r w:rsidRPr="00410EF0">
        <w:t>Nie dotyczy</w:t>
      </w:r>
    </w:p>
    <w:p w14:paraId="2460C199" w14:textId="32CCDDF4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BC2015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 xml:space="preserve"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</w:t>
      </w:r>
      <w:r w:rsidRPr="00A334F0">
        <w:lastRenderedPageBreak/>
        <w:t>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77777777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dokona oceny spełnienia warunków udziału w Postępowaniu oraz barku podstaw wykluczenia, o których mowa w pkt. 5.1., według formuły „spełnia„/„nie spełnia”. Wykonawca niespełniającego choćby jednego warunku udziału w Postępowaniu podlega wykluczeniu.</w:t>
      </w:r>
    </w:p>
    <w:p w14:paraId="350E915A" w14:textId="1E3CA2FD" w:rsidR="005E498C" w:rsidRPr="005E498C" w:rsidRDefault="005E498C" w:rsidP="001E33AB">
      <w:pPr>
        <w:pStyle w:val="Akapitzlist"/>
        <w:numPr>
          <w:ilvl w:val="1"/>
          <w:numId w:val="17"/>
        </w:numPr>
        <w:jc w:val="both"/>
      </w:pPr>
      <w:r w:rsidRPr="005E498C">
        <w:t xml:space="preserve">Zamawiający informuje, iż w przypadku oceny jako najkorzystniejszej Oferty danego Wykonawcy, zobligowany on będzie przed wyborem jego Oferty do złożenia na wezwanie Zamawiającego, </w:t>
      </w:r>
      <w:r w:rsidRPr="00374E89">
        <w:rPr>
          <w:b/>
          <w:bCs/>
        </w:rPr>
        <w:t>zaświadczenia właściwego naczelnika urzędu skarbowego</w:t>
      </w:r>
      <w:r w:rsidRPr="005E498C">
        <w:t xml:space="preserve"> wystawionego nie wcześniej niż 3 miesiące przed jego złożeniem, potwierdzającego, że Wykonawca nie zalega z opłacaniem podatków i </w:t>
      </w:r>
      <w:r w:rsidRPr="002A056A">
        <w:t>opłat</w:t>
      </w:r>
      <w:r w:rsidR="00AE5F5D">
        <w:t xml:space="preserve"> </w:t>
      </w:r>
      <w:r w:rsidR="00AE5F5D" w:rsidRPr="00AE5F5D">
        <w:t>oraz zaświadczenia z zakładu ubezpieczeń społecznych wystawionego nie wcześniej niż 3 miesiące przed jego złożeniem, potwierdzającego, że Wykonawca nie zalega z opłacaniem opłat i składek na ubezpieczenie społeczne i zdrowotne.</w:t>
      </w:r>
      <w:r w:rsidRPr="002A056A">
        <w:t xml:space="preserve"> [</w:t>
      </w:r>
      <w:r w:rsidRPr="009E4C8C">
        <w:rPr>
          <w:i/>
          <w:iCs/>
        </w:rPr>
        <w:t>w przypadku konsorcjum należy złożyć zaświadczenia dotyczące wszystkich jego członków</w:t>
      </w:r>
      <w:r w:rsidRPr="002A056A">
        <w:t>]</w:t>
      </w:r>
      <w:r w:rsidR="00392F50" w:rsidRPr="002A056A">
        <w:t xml:space="preserve"> </w:t>
      </w:r>
    </w:p>
    <w:p w14:paraId="4B8F0BD6" w14:textId="485FEFD4" w:rsidR="00A90D60" w:rsidRPr="00374E89" w:rsidRDefault="008576C2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7FB39D91" w14:textId="77777777" w:rsidR="007436A1" w:rsidRPr="00374E89" w:rsidRDefault="007436A1" w:rsidP="00D21BCD"/>
    <w:p w14:paraId="1536D690" w14:textId="77777777" w:rsidR="008576C2" w:rsidRDefault="00AF2710" w:rsidP="00E5794A">
      <w:pPr>
        <w:pStyle w:val="Nagwek1"/>
      </w:pPr>
      <w:r>
        <w:t>WADIUM</w:t>
      </w:r>
    </w:p>
    <w:p w14:paraId="4FB867A5" w14:textId="160661DB" w:rsidR="008E189B" w:rsidRPr="00FA5175" w:rsidRDefault="00AF2710" w:rsidP="008E189B">
      <w:pPr>
        <w:pStyle w:val="Nagwek2"/>
        <w:keepNext w:val="0"/>
        <w:keepLines w:val="0"/>
        <w:numPr>
          <w:ilvl w:val="1"/>
          <w:numId w:val="17"/>
        </w:numPr>
      </w:pPr>
      <w:r w:rsidRPr="00D87A70">
        <w:t xml:space="preserve">Zamawiający </w:t>
      </w:r>
      <w:r w:rsidRPr="00D87A70">
        <w:rPr>
          <w:b/>
        </w:rPr>
        <w:t>nie</w:t>
      </w:r>
      <w:r w:rsidR="0008267F" w:rsidRPr="00D87A70">
        <w:rPr>
          <w:b/>
        </w:rPr>
        <w:t xml:space="preserve"> </w:t>
      </w:r>
      <w:r w:rsidRPr="00D87A70">
        <w:rPr>
          <w:b/>
        </w:rPr>
        <w:t>wymaga</w:t>
      </w:r>
      <w:r w:rsidRPr="00D87A70">
        <w:t xml:space="preserve"> wniesienia wadium</w:t>
      </w:r>
      <w:r w:rsidRPr="00AF2710">
        <w:t xml:space="preserve">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2C412E8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lastRenderedPageBreak/>
        <w:t>Przez podpisany dokument Zamawiający rozumie:</w:t>
      </w:r>
    </w:p>
    <w:p w14:paraId="6475F3D9" w14:textId="794630AD" w:rsidR="00C77BA4" w:rsidRDefault="00C77BA4" w:rsidP="0058623A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8623A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8623A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8623A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8623A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Pr="00AD5D1D" w:rsidRDefault="00AD5D1D" w:rsidP="0058623A">
      <w:pPr>
        <w:pStyle w:val="Styl3"/>
      </w:pPr>
      <w:r>
        <w:t>podpis osob</w:t>
      </w:r>
      <w:r w:rsidR="1711C17A">
        <w:t>i</w:t>
      </w:r>
      <w:r>
        <w:t>sty.</w:t>
      </w:r>
    </w:p>
    <w:p w14:paraId="14E25BD9" w14:textId="1F3179D9" w:rsidR="00886274" w:rsidRDefault="00886274" w:rsidP="00886274">
      <w:pPr>
        <w:pStyle w:val="Nagwek2"/>
        <w:keepNext w:val="0"/>
        <w:keepLines w:val="0"/>
        <w:numPr>
          <w:ilvl w:val="1"/>
          <w:numId w:val="17"/>
        </w:numPr>
      </w:pPr>
      <w:r w:rsidRPr="00886274">
        <w:t>Zamawiający nie uznaje oferty podpisanej faksymile rozumianej jako dokładną kopię dokumentu, rysunku lub, najczęściej, odręcznego podpisu, wykonaną mechanicznie, chemicznie lub elektronicznie.</w:t>
      </w:r>
    </w:p>
    <w:p w14:paraId="0ADFE155" w14:textId="066F88FB" w:rsidR="00AD5D1D" w:rsidRPr="008F7C4E" w:rsidRDefault="009C6121" w:rsidP="001E33AB">
      <w:pPr>
        <w:pStyle w:val="Nagwek2"/>
        <w:keepNext w:val="0"/>
        <w:keepLines w:val="0"/>
        <w:numPr>
          <w:ilvl w:val="1"/>
          <w:numId w:val="17"/>
        </w:numPr>
      </w:pPr>
      <w:r>
        <w:t>N</w:t>
      </w:r>
      <w:r w:rsidR="00AD5D1D" w:rsidRPr="008F7C4E">
        <w:t>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="00AD5D1D"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1A3E75E7" w14:textId="1C32C977" w:rsidR="005A4393" w:rsidRPr="008D13C2" w:rsidRDefault="005A4393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D13C2">
        <w:t>Formularz cenowy</w:t>
      </w:r>
      <w:r w:rsidR="00B60C71">
        <w:t xml:space="preserve"> </w:t>
      </w:r>
      <w:r w:rsidR="00AD5370">
        <w:t xml:space="preserve">zgodnie z </w:t>
      </w:r>
      <w:r w:rsidR="00AD5370" w:rsidRPr="00AD5370">
        <w:rPr>
          <w:b/>
          <w:bCs/>
        </w:rPr>
        <w:t>Załącznikiem nr 2 do SWZ</w:t>
      </w:r>
    </w:p>
    <w:p w14:paraId="2D9D7A1A" w14:textId="3724E307" w:rsidR="00FA5175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/>
      </w:pPr>
      <w:r w:rsidRPr="00FA5175">
        <w:t xml:space="preserve">Dokumenty/oświadczenia/wykazy wymienione w </w:t>
      </w:r>
      <w:r w:rsidRPr="00E66641">
        <w:rPr>
          <w:b/>
          <w:bCs/>
        </w:rPr>
        <w:t>pkt 5.2. SWZ</w:t>
      </w:r>
      <w:r w:rsidRPr="00FA5175">
        <w:t>.</w:t>
      </w:r>
    </w:p>
    <w:p w14:paraId="22A7BA62" w14:textId="4BD14202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papierowej.</w:t>
      </w:r>
      <w:r w:rsidR="005A4393" w:rsidRPr="005A4393">
        <w:t xml:space="preserve"> </w:t>
      </w:r>
    </w:p>
    <w:p w14:paraId="2ED414BD" w14:textId="104B3411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FE0C00">
        <w:t>.</w:t>
      </w:r>
    </w:p>
    <w:p w14:paraId="3B8AB1BD" w14:textId="12C5000D" w:rsidR="00FE0C00" w:rsidRPr="00274FA4" w:rsidRDefault="00163C44" w:rsidP="001E33AB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  <w:rPr>
          <w:rFonts w:ascii="Verdana" w:hAnsi="Verdana"/>
        </w:rPr>
      </w:pPr>
      <w:r w:rsidRPr="00274FA4">
        <w:rPr>
          <w:rFonts w:ascii="Verdana" w:hAnsi="Verdana"/>
        </w:rPr>
        <w:t xml:space="preserve">W przypadku składania Oferty przez Wykonawców wspólnie ubiegających się o udzielenie zamówienia do Oferty należy załączyć </w:t>
      </w:r>
      <w:r w:rsidRPr="00EE30B3">
        <w:rPr>
          <w:rFonts w:ascii="Verdana" w:hAnsi="Verdana"/>
          <w:b/>
          <w:bCs/>
        </w:rPr>
        <w:t>umowę konsorcjum</w:t>
      </w:r>
      <w:r w:rsidRPr="00274FA4">
        <w:rPr>
          <w:rFonts w:ascii="Verdana" w:hAnsi="Verdana"/>
        </w:rPr>
        <w:t xml:space="preserve"> lub inną podobną umowę regulującą współpracę, która powinna zawierać co najmniej następujące postanowienia:</w:t>
      </w:r>
    </w:p>
    <w:p w14:paraId="557CCA7E" w14:textId="62A4EE0B" w:rsidR="00274FA4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 xml:space="preserve">oznaczenie </w:t>
      </w:r>
      <w:r w:rsidR="000D2555">
        <w:t>s</w:t>
      </w:r>
      <w:r w:rsidRPr="00D21BCD">
        <w:t>tron umowy,</w:t>
      </w:r>
    </w:p>
    <w:p w14:paraId="095F3111" w14:textId="05DD8BAD" w:rsidR="00274FA4" w:rsidRPr="00274FA4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>wskazanie sposobu reprezentacji konsorcjantów,</w:t>
      </w:r>
    </w:p>
    <w:p w14:paraId="2B5F4790" w14:textId="6D89D813" w:rsid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jednoznaczne określenie wspólnego przedsięwzięcia gospodarczego obejmującego swoim </w:t>
      </w:r>
      <w:r w:rsidRPr="00D21BCD">
        <w:t>zakresem przedmiot zamówienia,</w:t>
      </w:r>
    </w:p>
    <w:p w14:paraId="1D76BB7A" w14:textId="58D0EA79" w:rsidR="00D21BCD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odpowiedzialność solidarną konsorcjantów za wykonanie </w:t>
      </w:r>
      <w:r w:rsidR="000D2555">
        <w:t>U</w:t>
      </w:r>
      <w:r w:rsidRPr="00274FA4">
        <w:t xml:space="preserve">mowy zakupowej wobec </w:t>
      </w:r>
      <w:r w:rsidRPr="0058623A">
        <w:rPr>
          <w:rFonts w:ascii="Verdana" w:hAnsi="Verdana"/>
        </w:rPr>
        <w:t>Zamawiającego,</w:t>
      </w:r>
    </w:p>
    <w:p w14:paraId="3F39D0B0" w14:textId="5F99C340" w:rsidR="00913ED5" w:rsidRPr="00D77AD5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58623A">
        <w:rPr>
          <w:rFonts w:eastAsiaTheme="minorHAnsi"/>
        </w:rPr>
        <w:t xml:space="preserve">czas obowiązywania umowy, który nie może być krótszy, niż termin realizacji </w:t>
      </w:r>
      <w:r w:rsidR="000D2555">
        <w:rPr>
          <w:rFonts w:eastAsiaTheme="minorHAnsi"/>
        </w:rPr>
        <w:t>Z</w:t>
      </w:r>
      <w:r w:rsidRPr="0058623A">
        <w:rPr>
          <w:rFonts w:eastAsiaTheme="minorHAnsi"/>
        </w:rPr>
        <w:t>amówienia.</w:t>
      </w:r>
    </w:p>
    <w:p w14:paraId="3722C31D" w14:textId="61B63CB1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t xml:space="preserve">O ile nic innego nie wynika z umowy, o której mowa w pkt </w:t>
      </w:r>
      <w:r w:rsidR="008B6262" w:rsidRPr="00AE54A0">
        <w:t>7.4.</w:t>
      </w:r>
      <w:r w:rsidR="00BF3878">
        <w:t>4</w:t>
      </w:r>
      <w:r w:rsidR="008B6262" w:rsidRPr="00AE54A0">
        <w:t>. i 7.4.</w:t>
      </w:r>
      <w:r w:rsidR="00BF3878">
        <w:t>5</w:t>
      </w:r>
      <w:r w:rsidR="008B6262" w:rsidRPr="00AE54A0">
        <w:t xml:space="preserve">. </w:t>
      </w:r>
      <w:r w:rsidRPr="00AE54A0">
        <w:t xml:space="preserve">powyżej, Wykonawcy, którzy wspólnie ubiegają się o udzielenie zamówienia, powinni złożyć i załączyć udzielone na rzecz podmiotu będącego liderem konsorcjum / spółki cywilnej </w:t>
      </w:r>
      <w:r w:rsidRPr="00357A2C">
        <w:rPr>
          <w:b/>
          <w:bCs/>
        </w:rPr>
        <w:t>pełnomocnictwo</w:t>
      </w:r>
      <w:r w:rsidRPr="00AE54A0">
        <w:t xml:space="preserve"> do podpisania w ich imieniu Oferty, niezależnie od pełnomocnictwa, o którym mowa w pkt </w:t>
      </w:r>
      <w:r w:rsidR="008B6262" w:rsidRPr="00AE54A0">
        <w:t>7.4.</w:t>
      </w:r>
      <w:r w:rsidR="00715515">
        <w:t>3</w:t>
      </w:r>
      <w:r w:rsidRPr="00AE54A0">
        <w:t xml:space="preserve">. </w:t>
      </w:r>
      <w:r w:rsidRPr="00AE54A0">
        <w:lastRenderedPageBreak/>
        <w:t>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8B6262">
        <w:t>.</w:t>
      </w:r>
    </w:p>
    <w:p w14:paraId="1A0AABC3" w14:textId="77777777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ewidencji.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CF1D1F5" w14:textId="1B8688C3" w:rsidR="008571A0" w:rsidRDefault="008571A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 w:rsidRPr="002B15A3">
        <w:t xml:space="preserve">Oświadczenie </w:t>
      </w:r>
      <w:r w:rsidRPr="000C1B6A">
        <w:t xml:space="preserve">członków konsorcjum i/lub podmiotów udostępniających zasoby o niepodleganiu </w:t>
      </w:r>
      <w:r w:rsidRPr="002B15A3">
        <w:t>wykluczeniu z Postępowania na 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071AD2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3E4428C1" w14:textId="58D5EA94" w:rsidR="00AD5370" w:rsidRPr="00AE5F5D" w:rsidRDefault="00AD537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>
        <w:t xml:space="preserve">Inne dokumenty: </w:t>
      </w:r>
      <w:r w:rsidRPr="00AD5370">
        <w:rPr>
          <w:b/>
          <w:bCs/>
        </w:rPr>
        <w:t>karty katalogowe, certyfikaty, deklaracje</w:t>
      </w:r>
      <w:r w:rsidR="00AE5F5D">
        <w:rPr>
          <w:b/>
          <w:bCs/>
        </w:rPr>
        <w:t>,</w:t>
      </w:r>
    </w:p>
    <w:p w14:paraId="2B2012CC" w14:textId="21952541" w:rsidR="00AE5F5D" w:rsidRDefault="00AE5F5D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>
        <w:t xml:space="preserve">Wykaz materiałów równoważnych wg </w:t>
      </w:r>
      <w:r w:rsidRPr="00AD7A26">
        <w:rPr>
          <w:b/>
          <w:bCs/>
        </w:rPr>
        <w:t xml:space="preserve">Załącznika nr </w:t>
      </w:r>
      <w:r>
        <w:rPr>
          <w:b/>
          <w:bCs/>
        </w:rPr>
        <w:t>6</w:t>
      </w:r>
      <w:r w:rsidRPr="00AD7A26">
        <w:rPr>
          <w:b/>
          <w:bCs/>
        </w:rPr>
        <w:t xml:space="preserve"> do SWZ</w:t>
      </w:r>
      <w:r>
        <w:t xml:space="preserve"> wraz z dokumentami wskazanymi we wskazanym wykazie</w:t>
      </w:r>
      <w:r>
        <w:t>.</w:t>
      </w: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3351B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3351BE">
        <w:t>Ofert</w:t>
      </w:r>
      <w:r w:rsidRPr="003351BE">
        <w:t>, na adre</w:t>
      </w:r>
      <w:r w:rsidR="00ED211D">
        <w:t>s wskazany w punkcie 10.2. SWZ</w:t>
      </w:r>
      <w:r w:rsidRPr="003351BE">
        <w:t>, zgodnie z</w:t>
      </w:r>
      <w:r w:rsidR="008470DC" w:rsidRPr="003351BE">
        <w:t> </w:t>
      </w:r>
      <w:r w:rsidRPr="003351BE">
        <w:t>poniższymi wytycznymi:</w:t>
      </w:r>
    </w:p>
    <w:p w14:paraId="64F4CDE5" w14:textId="106883FD" w:rsidR="00A3492D" w:rsidRPr="003351B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Oferta</w:t>
      </w:r>
      <w:r w:rsidR="00FA5175" w:rsidRPr="003351B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Hasło do otwarcia pliku Wykonawca przesyła w formie wiadomości SMS na numer telefonu komórkowego przekazany przez Zamawiającego pocztą elektroniczną po upływie term</w:t>
      </w:r>
      <w:r w:rsidR="008D42A5" w:rsidRPr="003351BE">
        <w:t>inu na składanie Ofert</w:t>
      </w:r>
      <w:r w:rsidRPr="003351BE">
        <w:t>.</w:t>
      </w:r>
    </w:p>
    <w:p w14:paraId="70A75B7A" w14:textId="16EEB8F4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Wiadomość SMS powinna posiadać następujący format: „WYK. ….., Nazwa Wykonawcy, Hasło [hasło nie powinno się składać z więcej niż</w:t>
      </w:r>
      <w:r w:rsidR="00ED2DD1" w:rsidRPr="003351BE">
        <w:t xml:space="preserve"> </w:t>
      </w:r>
      <w:r w:rsidR="00663B47">
        <w:t>8</w:t>
      </w:r>
      <w:r w:rsidR="00ED2DD1" w:rsidRPr="003351BE">
        <w:t xml:space="preserve"> </w:t>
      </w:r>
      <w:r w:rsidRPr="003351BE">
        <w:t>znaków]”.</w:t>
      </w:r>
    </w:p>
    <w:p w14:paraId="5F6D508D" w14:textId="2E3B1DAD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Zamawiający nie ponosi odpowiedzialności za zdarzenia wynikające z nienależyteg</w:t>
      </w:r>
      <w:r w:rsidR="008D42A5" w:rsidRPr="003351BE">
        <w:t>o zabezpieczenia Oferty</w:t>
      </w:r>
      <w:r w:rsidRPr="003351BE">
        <w:t xml:space="preserve"> przez Wykonawcę. </w:t>
      </w:r>
    </w:p>
    <w:p w14:paraId="7FB82D86" w14:textId="7B4BF275" w:rsidR="00A3492D" w:rsidRPr="003351B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362B11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EB48B9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 xml:space="preserve">Wykonawca ma prawo zastrzec poufność informacji stanowiących tajemnicę handlową jego przedsiębiorstwa. Informacje przeznaczone tylko do użytku wewnętrznego Zamawiającego, powinny </w:t>
      </w:r>
      <w:r w:rsidRPr="00A3492D">
        <w:lastRenderedPageBreak/>
        <w:t>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dołączone do Oferty Wykonawcy warunki handlowe, wykraczające poza zakres określony przez Zamawiającego w SWZ i załącznikach (np. ogólne warunki handlowe, warunki realizacji dostaw/ reklamacji/ gwarancji itp.) nie mają zastosowania. Złożenie Oferty przez Wykonawcę jest jednoznaczne z bezwarunkową akceptacją powyższego postanowienia.</w:t>
      </w:r>
    </w:p>
    <w:p w14:paraId="2D489EB5" w14:textId="77777777" w:rsidR="005E498C" w:rsidRDefault="005E498C" w:rsidP="00D21BCD">
      <w:pPr>
        <w:pStyle w:val="Akapitzlist"/>
        <w:ind w:left="1560"/>
        <w:jc w:val="both"/>
      </w:pP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przypadku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D39FE0F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EB48B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8AEA674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507BA302" w14:textId="77777777" w:rsidR="00962A3C" w:rsidRPr="00962A3C" w:rsidRDefault="00962A3C" w:rsidP="00D21BCD"/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lastRenderedPageBreak/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1F7F9A11" w14:textId="05822B8E" w:rsidR="761740F4" w:rsidRDefault="003C38C0" w:rsidP="001E33AB">
      <w:pPr>
        <w:pStyle w:val="Akapitzlist"/>
        <w:numPr>
          <w:ilvl w:val="1"/>
          <w:numId w:val="19"/>
        </w:numPr>
        <w:ind w:left="709"/>
        <w:jc w:val="both"/>
      </w:pPr>
      <w:r w:rsidRPr="003C38C0">
        <w:t xml:space="preserve">Wykonawca, określi ceny jednostkowe netto oraz ceny jednostkowe brutto zgodnie z treścią Formularza cenowego stanowiącego </w:t>
      </w:r>
      <w:r w:rsidRPr="00B82AF8">
        <w:rPr>
          <w:b/>
          <w:bCs/>
        </w:rPr>
        <w:t>Załącznik nr 2 do SWZ</w:t>
      </w:r>
      <w:r w:rsidRPr="003C38C0">
        <w:t xml:space="preserve">. Cena za realizację przedmiotu Zamówienia jest sumą cen poszczególnych pozycji asortymentowych i należy ją wprowadzić do Formularza Oferty stanowiącego </w:t>
      </w:r>
      <w:r w:rsidRPr="00B82AF8">
        <w:rPr>
          <w:b/>
          <w:bCs/>
        </w:rPr>
        <w:t>Załącznik nr 2 do SWZ</w:t>
      </w:r>
      <w:r w:rsidRPr="003C38C0">
        <w:t xml:space="preserve"> oraz w ustrukturyzowanym formularzu ofertowym Systemu Zakupowego.</w:t>
      </w:r>
    </w:p>
    <w:p w14:paraId="16E262A5" w14:textId="5A1CB24D" w:rsidR="009C34FB" w:rsidRPr="009C34FB" w:rsidRDefault="00A3492D" w:rsidP="009C34F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za pośrednictwem Systemu Zakupowego (</w:t>
      </w:r>
      <w:hyperlink r:id="rId18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71599064" w14:textId="0DCC16BB" w:rsidR="00A3492D" w:rsidRPr="00A3492D" w:rsidRDefault="00BE7000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>
        <w:t>Magdalena Goliszewska</w:t>
      </w:r>
      <w:r w:rsidR="00A3492D" w:rsidRPr="007F7D40">
        <w:t xml:space="preserve">, Departament Zakupów PGE </w:t>
      </w:r>
      <w:r>
        <w:t>Energetyka Kolejowa Holding Sp. z o.o.</w:t>
      </w:r>
      <w:r w:rsidR="00A3492D" w:rsidRPr="007F7D40">
        <w:t xml:space="preserve">, tel.  </w:t>
      </w:r>
      <w:r>
        <w:t>697 049 230</w:t>
      </w:r>
      <w:r w:rsidR="00A3492D" w:rsidRPr="007F7D40">
        <w:t xml:space="preserve">; e-mail:  </w:t>
      </w:r>
      <w:r>
        <w:t>m.goliszewska</w:t>
      </w:r>
      <w:r w:rsidR="00A3492D" w:rsidRPr="007F7D40">
        <w:t>@</w:t>
      </w:r>
      <w:r>
        <w:t>pkpeholding</w:t>
      </w:r>
      <w:r w:rsidR="00A3492D" w:rsidRPr="007F7D40">
        <w:t>.pl</w:t>
      </w:r>
    </w:p>
    <w:p w14:paraId="14054D82" w14:textId="77777777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79B1D66E" w:rsidR="00A3492D" w:rsidRPr="00DD4B56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DD4B56"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5B63EA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POST/HZ/EK/HZL/00159/2026</w:t>
          </w:r>
        </w:sdtContent>
      </w:sdt>
      <w:r w:rsidR="00E766C3" w:rsidRPr="00DD4B56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690EA3CA" w14:textId="77777777" w:rsidR="00F35569" w:rsidRPr="00F35569" w:rsidRDefault="00F35569" w:rsidP="00D21BCD"/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19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2E5E9019" w:rsidR="004119DA" w:rsidRPr="006454D6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W dniu opublikowania Postępowania te</w:t>
      </w:r>
      <w:r w:rsidR="002D3BE8" w:rsidRPr="006454D6">
        <w:t>rmin składania Ofert</w:t>
      </w:r>
      <w:r w:rsidRPr="006454D6">
        <w:t xml:space="preserve"> został wyznaczony do dnia </w:t>
      </w:r>
      <w:r w:rsidR="003210E2">
        <w:rPr>
          <w:b/>
          <w:bCs/>
        </w:rPr>
        <w:t>29</w:t>
      </w:r>
      <w:r w:rsidR="00BE7000">
        <w:rPr>
          <w:b/>
          <w:bCs/>
        </w:rPr>
        <w:t>.0</w:t>
      </w:r>
      <w:r w:rsidR="003210E2">
        <w:rPr>
          <w:b/>
          <w:bCs/>
        </w:rPr>
        <w:t>5</w:t>
      </w:r>
      <w:r w:rsidR="00BE7000">
        <w:rPr>
          <w:b/>
          <w:bCs/>
        </w:rPr>
        <w:t>.</w:t>
      </w:r>
      <w:r w:rsidRPr="00BE7000">
        <w:rPr>
          <w:b/>
          <w:bCs/>
        </w:rPr>
        <w:t>202</w:t>
      </w:r>
      <w:r w:rsidR="00BE7000" w:rsidRPr="00BE7000">
        <w:rPr>
          <w:b/>
          <w:bCs/>
        </w:rPr>
        <w:t>6</w:t>
      </w:r>
      <w:r w:rsidRPr="00BE7000">
        <w:rPr>
          <w:b/>
          <w:bCs/>
        </w:rPr>
        <w:t>r.</w:t>
      </w:r>
      <w:r w:rsidRPr="005648DE">
        <w:rPr>
          <w:b/>
          <w:bCs/>
          <w:highlight w:val="yellow"/>
        </w:rPr>
        <w:t xml:space="preserve"> </w:t>
      </w:r>
      <w:r w:rsidRPr="00BE7000">
        <w:rPr>
          <w:b/>
          <w:bCs/>
        </w:rPr>
        <w:t>do</w:t>
      </w:r>
      <w:r w:rsidR="00836E90" w:rsidRPr="00BE7000">
        <w:rPr>
          <w:b/>
          <w:bCs/>
        </w:rPr>
        <w:t xml:space="preserve"> godz</w:t>
      </w:r>
      <w:r w:rsidRPr="00BE7000">
        <w:rPr>
          <w:b/>
          <w:bCs/>
        </w:rPr>
        <w:t xml:space="preserve">. </w:t>
      </w:r>
      <w:r w:rsidR="00BE7000" w:rsidRPr="00BE7000">
        <w:rPr>
          <w:b/>
          <w:bCs/>
        </w:rPr>
        <w:t>10</w:t>
      </w:r>
      <w:r w:rsidR="00BE7000">
        <w:rPr>
          <w:b/>
          <w:bCs/>
        </w:rPr>
        <w:t>:00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lastRenderedPageBreak/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Oferty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r w:rsidRPr="004119DA">
        <w:t>rekomenduje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0B58F322" w14:textId="0156AE9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</w:rPr>
      </w:pPr>
      <w:r w:rsidRPr="067C1BD9">
        <w:rPr>
          <w:rFonts w:eastAsia="Verdana"/>
        </w:rPr>
        <w:t xml:space="preserve">W przypadku zaproszenia Wykonawcy do etapu negocjacji, złożenie Oferty przez Wykonawcę stanowi wypełnienie formularza ofertowego w Systemie Zakupowym oraz załączenie </w:t>
      </w:r>
      <w:r w:rsidRPr="00266539">
        <w:rPr>
          <w:rFonts w:eastAsia="Verdana"/>
          <w:b/>
          <w:bCs/>
        </w:rPr>
        <w:t>Formularza Oferty</w:t>
      </w:r>
      <w:r w:rsidRPr="067C1BD9">
        <w:rPr>
          <w:rFonts w:eastAsia="Verdana"/>
        </w:rPr>
        <w:t xml:space="preserve"> stanowiącego </w:t>
      </w:r>
      <w:r w:rsidRPr="00266539">
        <w:rPr>
          <w:rFonts w:eastAsia="Verdana"/>
          <w:b/>
          <w:bCs/>
        </w:rPr>
        <w:t>Załącznik nr 2 do SWZ</w:t>
      </w:r>
      <w:r w:rsidRPr="067C1BD9">
        <w:rPr>
          <w:rFonts w:eastAsia="Verdana"/>
        </w:rPr>
        <w:t>, sporządzonego zgodnie z wymaganiami SWZ, wraz z</w:t>
      </w:r>
      <w:r w:rsidR="00F35569">
        <w:rPr>
          <w:rFonts w:eastAsia="Verdana"/>
        </w:rPr>
        <w:t> </w:t>
      </w:r>
      <w:r w:rsidRPr="00266539">
        <w:rPr>
          <w:rFonts w:eastAsia="Verdana"/>
          <w:b/>
          <w:bCs/>
        </w:rPr>
        <w:t>Formularzem cenowym</w:t>
      </w:r>
      <w:r w:rsidRPr="067C1BD9">
        <w:rPr>
          <w:rFonts w:eastAsia="Verdana"/>
        </w:rPr>
        <w:t xml:space="preserve"> stanowiącym </w:t>
      </w:r>
      <w:r w:rsidRPr="00266539">
        <w:rPr>
          <w:rFonts w:eastAsia="Verdana"/>
          <w:b/>
          <w:bCs/>
        </w:rPr>
        <w:t>Załącznik nr 2</w:t>
      </w:r>
      <w:r w:rsidR="005368FF">
        <w:rPr>
          <w:rFonts w:eastAsia="Verdana"/>
          <w:b/>
          <w:bCs/>
        </w:rPr>
        <w:t>A</w:t>
      </w:r>
      <w:r w:rsidRPr="00266539">
        <w:rPr>
          <w:rFonts w:eastAsia="Verdana"/>
          <w:b/>
          <w:bCs/>
        </w:rPr>
        <w:t xml:space="preserve"> do SWZ</w:t>
      </w:r>
      <w:r w:rsidRPr="067C1BD9">
        <w:rPr>
          <w:rFonts w:eastAsia="Verdana"/>
        </w:rPr>
        <w:t xml:space="preserve">, jeśli był wymagany w pierwszym etapie Postępowania. </w:t>
      </w:r>
    </w:p>
    <w:p w14:paraId="2CB24545" w14:textId="1361CE8B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Po złożeniu Oferty, w przypadku zaproszenia Wykonawcy do etapu negocjacji i braku przekazania Zamawiającemu zaktualizowanej Oferty, Zamawiający uzna Ofertę złożoną przez Wykonawcę w</w:t>
      </w:r>
      <w:r w:rsidR="00F35569">
        <w:rPr>
          <w:rFonts w:eastAsia="Verdana"/>
          <w:szCs w:val="18"/>
        </w:rPr>
        <w:t> </w:t>
      </w:r>
      <w:r w:rsidRPr="761740F4">
        <w:rPr>
          <w:rFonts w:eastAsia="Verdana"/>
          <w:szCs w:val="18"/>
        </w:rPr>
        <w:t xml:space="preserve">pierwszym etapie Postępowania za wiążącą. </w:t>
      </w:r>
    </w:p>
    <w:p w14:paraId="6609F0A4" w14:textId="074D21C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Wartość Oferty złożona przez Wykonawcę na etapie negocjacji nie może być wyższa od wartości Oferty złożonej przez Wykonawcę w pierwszym etapie Postępowania. W przypadku zaistnienia takich okoliczności, Zamawiający uzna Ofertę złożoną przez Wykonawcę w pierwszym etapie Postępowania za wiążącą.</w:t>
      </w:r>
    </w:p>
    <w:p w14:paraId="3A9908D1" w14:textId="77777777" w:rsidR="00F35569" w:rsidRPr="00D21BCD" w:rsidRDefault="00F35569" w:rsidP="00D21BCD"/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t xml:space="preserve">TERMIN ZWIĄZANIA OFERTĄ </w:t>
      </w:r>
    </w:p>
    <w:p w14:paraId="11F4DC22" w14:textId="37B3C671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Termin związania O</w:t>
      </w:r>
      <w:r w:rsidR="00371056">
        <w:t xml:space="preserve">fertą 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225525" w:rsidRPr="00BE7000">
            <w:rPr>
              <w:rFonts w:asciiTheme="minorHAnsi" w:hAnsiTheme="minorHAnsi" w:cstheme="minorHAnsi"/>
              <w:b/>
              <w:bCs/>
              <w:szCs w:val="22"/>
            </w:rPr>
            <w:t>90</w:t>
          </w:r>
          <w:r w:rsidR="003210E2">
            <w:rPr>
              <w:rFonts w:asciiTheme="minorHAnsi" w:hAnsiTheme="minorHAnsi" w:cstheme="minorHAnsi"/>
              <w:b/>
              <w:bCs/>
              <w:szCs w:val="22"/>
            </w:rPr>
            <w:t xml:space="preserve"> dni</w:t>
          </w:r>
        </w:sdtContent>
      </w:sdt>
      <w:r w:rsidR="00225525" w:rsidRPr="00A3492D">
        <w:t xml:space="preserve"> </w:t>
      </w:r>
      <w:r w:rsidRPr="00A3492D">
        <w:t>licząc od daty</w:t>
      </w:r>
      <w:r w:rsidR="002D3BE8">
        <w:t xml:space="preserve"> upływu terminu składania Ofert</w:t>
      </w:r>
      <w:r w:rsidRPr="00A3492D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>którym mowa w pkt 12.2 powyżej, następuje wraz z przedłużeniem okresu ważności wadium albo,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Wykonawca może przedłużyć termin związania Ofertą z własnej inicjatywy.</w:t>
      </w:r>
    </w:p>
    <w:p w14:paraId="2173DFFA" w14:textId="77777777" w:rsidR="00F35569" w:rsidRPr="00F35569" w:rsidRDefault="00F35569" w:rsidP="00D21BCD"/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 xml:space="preserve">„Cena netto” – waga 100% to jest 100 pkt </w:t>
      </w:r>
    </w:p>
    <w:p w14:paraId="0502D66B" w14:textId="77777777" w:rsidR="004119DA" w:rsidRPr="00BE7000" w:rsidRDefault="004119DA" w:rsidP="00681BDE">
      <w:pPr>
        <w:ind w:left="445" w:firstLine="576"/>
      </w:pPr>
      <w:r w:rsidRPr="00BE7000">
        <w:t>W kryterium „Cena netto” punkty zostaną przyznane zgodnie z poniższym wzorem:</w:t>
      </w:r>
    </w:p>
    <w:p w14:paraId="58E885CF" w14:textId="77777777" w:rsidR="004119DA" w:rsidRPr="00BE7000" w:rsidRDefault="004119DA" w:rsidP="00681BDE"/>
    <w:p w14:paraId="6B624637" w14:textId="77777777" w:rsidR="004119DA" w:rsidRPr="00BE7000" w:rsidRDefault="004119DA" w:rsidP="00681BDE">
      <w:pPr>
        <w:jc w:val="center"/>
        <w:rPr>
          <w:vertAlign w:val="subscript"/>
        </w:rPr>
      </w:pPr>
      <w:proofErr w:type="spellStart"/>
      <w:r w:rsidRPr="00BE7000">
        <w:t>C</w:t>
      </w:r>
      <w:r w:rsidRPr="00BE7000">
        <w:rPr>
          <w:vertAlign w:val="subscript"/>
        </w:rPr>
        <w:t>min</w:t>
      </w:r>
      <w:proofErr w:type="spellEnd"/>
    </w:p>
    <w:p w14:paraId="342C9B06" w14:textId="77777777" w:rsidR="004119DA" w:rsidRPr="00BE7000" w:rsidRDefault="004119DA" w:rsidP="00681BDE">
      <w:pPr>
        <w:jc w:val="center"/>
      </w:pPr>
      <w:r w:rsidRPr="00BE7000">
        <w:t>C = ---------------------- x 100 pkt</w:t>
      </w:r>
    </w:p>
    <w:p w14:paraId="2E441683" w14:textId="77777777" w:rsidR="004119DA" w:rsidRPr="004119DA" w:rsidRDefault="004119DA" w:rsidP="00681BDE">
      <w:pPr>
        <w:jc w:val="center"/>
      </w:pPr>
      <w:r w:rsidRPr="00BE7000">
        <w:t>C</w:t>
      </w:r>
      <w:r w:rsidRPr="00BE7000">
        <w:rPr>
          <w:vertAlign w:val="subscript"/>
        </w:rPr>
        <w:t>o</w:t>
      </w:r>
    </w:p>
    <w:p w14:paraId="0520778F" w14:textId="77777777" w:rsidR="004119DA" w:rsidRPr="00A85F3E" w:rsidRDefault="004119DA" w:rsidP="00681BDE">
      <w:pPr>
        <w:jc w:val="center"/>
        <w:rPr>
          <w:b/>
        </w:rPr>
      </w:pPr>
    </w:p>
    <w:p w14:paraId="499765D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4119DA">
        <w:t xml:space="preserve"> – liczba punktów przyznana Ofercie ocenianej w kryterium „Cena netto”</w:t>
      </w:r>
    </w:p>
    <w:p w14:paraId="502BC2F9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A85F3E">
        <w:rPr>
          <w:b/>
        </w:rPr>
        <w:lastRenderedPageBreak/>
        <w:t>C</w:t>
      </w:r>
      <w:r w:rsidRPr="00A85F3E">
        <w:rPr>
          <w:b/>
          <w:vertAlign w:val="subscript"/>
        </w:rPr>
        <w:t>min</w:t>
      </w:r>
      <w:proofErr w:type="spellEnd"/>
      <w:r w:rsidRPr="004119DA">
        <w:t xml:space="preserve"> – najniższa z zaoferowanych przez Wykonawców cen netto</w:t>
      </w:r>
    </w:p>
    <w:p w14:paraId="39E3B5A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A85F3E">
        <w:rPr>
          <w:b/>
          <w:vertAlign w:val="subscript"/>
        </w:rPr>
        <w:t>o</w:t>
      </w:r>
      <w:r w:rsidRPr="004119DA">
        <w:t xml:space="preserve"> – cena netto zaoferowana przez Wykonawcę, dla którego wynik jest obliczany </w:t>
      </w:r>
    </w:p>
    <w:p w14:paraId="6FBDAB46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100 pkt</w:t>
      </w:r>
      <w:r w:rsidRPr="004119DA">
        <w:t xml:space="preserve"> – maksymalna liczba punktów do uzyskania w kryterium „Cena netto”</w:t>
      </w:r>
    </w:p>
    <w:p w14:paraId="059C517F" w14:textId="184BB441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Za najkorzystniejszą zostanie uznana Oferta, która uzyska najwyższą liczbę punktów na podstawie </w:t>
      </w:r>
      <w:r w:rsidRPr="006D7D53">
        <w:t>kryterium</w:t>
      </w:r>
      <w:r>
        <w:t xml:space="preserve"> oceny Ofert.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761740F4">
        <w:rPr>
          <w:rFonts w:ascii="Calibri" w:eastAsia="Calibri" w:hAnsi="Calibri" w:cs="Calibri"/>
          <w:sz w:val="22"/>
          <w:szCs w:val="22"/>
        </w:rPr>
        <w:t>Ocena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43136F1E" w14:textId="77777777" w:rsidR="00265865" w:rsidRPr="00265865" w:rsidRDefault="00265865" w:rsidP="00D21BCD"/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17D7BC3A" w14:textId="1815BC95" w:rsidR="004119DA" w:rsidRPr="006D7D53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D7D53">
        <w:t xml:space="preserve">Zamawiający </w:t>
      </w:r>
      <w:r w:rsidRPr="006D7D53">
        <w:rPr>
          <w:b/>
          <w:bCs/>
        </w:rPr>
        <w:t>nie przewiduje</w:t>
      </w:r>
      <w:r w:rsidRPr="006D7D53">
        <w:t xml:space="preserve"> dokonania wyboru Oferty najkorzystniejszej z zastosowaniem aukcji elektronicznej. 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ZABEZPIECZENIE NALEŻYTEGO WYKONANIA UMOWY</w:t>
      </w:r>
    </w:p>
    <w:p w14:paraId="1A353DF1" w14:textId="00371CC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nie 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 w:rsidR="005F307C">
        <w:t>U</w:t>
      </w:r>
      <w:r w:rsidRPr="008C65DD">
        <w:t xml:space="preserve">mowy. </w:t>
      </w:r>
    </w:p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INFORMACJE DOTYCZĄCE ZAWARCIA UMOWY</w:t>
      </w:r>
    </w:p>
    <w:p w14:paraId="7923944C" w14:textId="4A46ED1A" w:rsidR="004F31B4" w:rsidRPr="00653F7F" w:rsidRDefault="006D7D53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6D7D53">
        <w:t>Wykonawcy, którego Oferta zostanie wybrana jako Oferta najkorzystniejsza, zostanie udzielone Zamówienie zgodnie z postanowieniami OWZT stanowiącymi Załącznik nr 5 do SWZ.</w:t>
      </w:r>
    </w:p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64996862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405E87">
        <w:t>U</w:t>
      </w:r>
      <w:r w:rsidRPr="00371056">
        <w:t>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3C27557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się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lastRenderedPageBreak/>
        <w:t>Spółki należące do Grupy Kapitałowej PGE stosują mechanizm podzielonej płatności wprowadzony nowelizacją ustawy o podatku od towarów i usług (VAT) z dnia 15 grudnia 2017 r.</w:t>
      </w:r>
    </w:p>
    <w:p w14:paraId="6A74012F" w14:textId="4087F8DB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W przypadku kiedy w związku z wykonaniem Umowy zakupowej Wykonawca będzie przetwarzał dane osobowe na rzecz Zamawiającego na podstawie </w:t>
      </w:r>
      <w:r w:rsidR="00405E87">
        <w:t>u</w:t>
      </w:r>
      <w:r w:rsidRPr="008C65DD">
        <w:t>mowy powierzenia przetwarzania danych osobowych</w:t>
      </w:r>
      <w:r w:rsidR="008D4732">
        <w:t xml:space="preserve"> </w:t>
      </w:r>
      <w:r w:rsidRPr="008C65DD">
        <w:t xml:space="preserve">Zamawiający wezwie Wykonawcę, którego Oferta została najwyżej oceniona do złożenia wyznaczonym terminie ankiety w zakresie gwarancji bezpieczeństwa przetwarzania danych osobowych. </w:t>
      </w:r>
    </w:p>
    <w:p w14:paraId="7F5E65F3" w14:textId="4A4F17FD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15B7CE43" w14:textId="77777777" w:rsidR="007F4331" w:rsidRPr="007F4331" w:rsidRDefault="007F4331" w:rsidP="00D21BCD"/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64754E86" w14:textId="7E8AF662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7" w:name="_Hlk200616329"/>
      <w:r w:rsidRPr="00997E7F">
        <w:t xml:space="preserve">Administratorem danych osobowych </w:t>
      </w:r>
      <w:r>
        <w:t xml:space="preserve">przekazanych przez Wykonawcę </w:t>
      </w:r>
      <w:r w:rsidRPr="00997E7F">
        <w:t>(„ADO”) jest:</w:t>
      </w:r>
      <w:r w:rsidR="007229FA">
        <w:t xml:space="preserve">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AUTOMAT - NIE uzupełniaj"/>
          <w:tag w:val=""/>
          <w:id w:val="443892296"/>
          <w:placeholder>
            <w:docPart w:val="0BB1881C069F4F75BE4328F20A02EF06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A70CA3" w:rsidRPr="00155021">
            <w:rPr>
              <w:rFonts w:asciiTheme="minorHAnsi" w:hAnsiTheme="minorHAnsi" w:cstheme="minorHAnsi"/>
              <w:b/>
              <w:bCs/>
              <w:szCs w:val="22"/>
            </w:rPr>
            <w:t>PGE ENERGETYKA KOLEJOWA S.A.</w:t>
          </w:r>
        </w:sdtContent>
      </w:sdt>
      <w:r w:rsidRPr="00997E7F">
        <w:t xml:space="preserve"> </w:t>
      </w:r>
    </w:p>
    <w:p w14:paraId="035255A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t>W sprawie ochrony danych osobowych można skontaktować się z Inspektorem Ochrony Danych powołanym w ww. Spółce pod adresem e-mail</w:t>
      </w:r>
      <w:r>
        <w:t xml:space="preserve">: iodo.pgeek@gkpge.pl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t xml:space="preserve">wypełnienia </w:t>
      </w:r>
      <w:r w:rsidRPr="00FB3FFA">
        <w:t>obowiązku prawnego nałożonego na administratora w związku z przepisami prawa (np. ustawa o rachunkowości, ustawa o podatku VAT, Ustawa Prawo zamówień publicznych, przepisów z zakresu rachunkowości, obowiązków sprawozdawczych, 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</w:t>
      </w:r>
      <w:proofErr w:type="spellStart"/>
      <w:r w:rsidRPr="00FB3FFA">
        <w:t>Desk</w:t>
      </w:r>
      <w:proofErr w:type="spellEnd"/>
      <w:r w:rsidRPr="00FB3FFA">
        <w:t xml:space="preserve">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e-mail,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 xml:space="preserve">“). Mając jednak na uwadze obsługę infrastruktury IT i usługi teleinformatyczne świadczone przez PGE Systemy S.A. jako Podmiot przetwarzający, którego wybrani </w:t>
      </w:r>
      <w:r w:rsidRPr="00BA73AE">
        <w:rPr>
          <w:szCs w:val="18"/>
        </w:rPr>
        <w:lastRenderedPageBreak/>
        <w:t>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44B7AA02" w14:textId="04A39D40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</w:p>
    <w:bookmarkEnd w:id="57"/>
    <w:p w14:paraId="2D87F1A2" w14:textId="77777777" w:rsidR="00B97B68" w:rsidRPr="00B97B68" w:rsidRDefault="00B97B68" w:rsidP="00B97B68"/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275485BA" w:rsidR="00DC2E4C" w:rsidRPr="003145D4" w:rsidRDefault="00DB5B88" w:rsidP="001E33AB">
      <w:pPr>
        <w:pStyle w:val="Nagwek2"/>
        <w:keepNext w:val="0"/>
        <w:keepLines w:val="0"/>
        <w:numPr>
          <w:ilvl w:val="2"/>
          <w:numId w:val="19"/>
        </w:numPr>
        <w:ind w:left="1418"/>
        <w:rPr>
          <w:b/>
        </w:rPr>
      </w:pPr>
      <w:r>
        <w:t xml:space="preserve">Składanie </w:t>
      </w:r>
      <w:r w:rsidR="00B935FA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lastRenderedPageBreak/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0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bmp</w:t>
      </w:r>
      <w:proofErr w:type="spellEnd"/>
      <w:r>
        <w:t>,  ,</w:t>
      </w:r>
      <w:proofErr w:type="spellStart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</w:t>
      </w:r>
      <w:proofErr w:type="spellStart"/>
      <w:r w:rsidRPr="00DC2E4C">
        <w:t>Desk</w:t>
      </w:r>
      <w:proofErr w:type="spellEnd"/>
      <w:r w:rsidRPr="00DC2E4C">
        <w:t xml:space="preserve"> dla Wykonawców: </w:t>
      </w:r>
    </w:p>
    <w:p w14:paraId="5FDFCD18" w14:textId="77777777" w:rsidR="00DC2E4C" w:rsidRPr="001E1135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Infolinia: +48 22 576 87 87</w:t>
      </w:r>
    </w:p>
    <w:p w14:paraId="52C44E9B" w14:textId="77777777" w:rsidR="00976FA1" w:rsidRPr="001E1135" w:rsidRDefault="0026333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e-mail: </w:t>
      </w:r>
      <w:hyperlink r:id="rId21" w:history="1">
        <w:r w:rsidRPr="001E1135">
          <w:rPr>
            <w:rFonts w:ascii="Verdana" w:eastAsiaTheme="majorEastAsia" w:hAnsi="Verdana" w:cstheme="majorBidi"/>
            <w:color w:val="000000" w:themeColor="text1"/>
            <w:szCs w:val="26"/>
          </w:rPr>
          <w:t>helpdesk.zakupy@gkpge.pl</w:t>
        </w:r>
      </w:hyperlink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  <w:r w:rsidR="00DC2E4C"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</w:p>
    <w:p w14:paraId="500868B9" w14:textId="77777777" w:rsidR="00976FA1" w:rsidRPr="001E1135" w:rsidRDefault="00976FA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formularz kontaktowy: </w:t>
      </w:r>
      <w:bookmarkStart w:id="58" w:name="_Hlk201757463"/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begin"/>
      </w:r>
      <w:r w:rsidRPr="001E1135">
        <w:rPr>
          <w:rFonts w:ascii="Verdana" w:eastAsiaTheme="majorEastAsia" w:hAnsi="Verdana" w:cstheme="majorBidi"/>
          <w:color w:val="00B0F0"/>
          <w:szCs w:val="26"/>
        </w:rPr>
        <w:instrText>HYPERLINK "https://swpp2.gkpge.pl/app/helpdesk/form"</w:instrText>
      </w:r>
      <w:r w:rsidRPr="001E1135">
        <w:rPr>
          <w:rFonts w:ascii="Verdana" w:eastAsiaTheme="majorEastAsia" w:hAnsi="Verdana" w:cstheme="majorBidi"/>
          <w:color w:val="00B0F0"/>
          <w:szCs w:val="26"/>
        </w:rPr>
      </w:r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separate"/>
      </w:r>
      <w:r w:rsidRPr="001E1135">
        <w:rPr>
          <w:rFonts w:ascii="Verdana" w:eastAsiaTheme="majorEastAsia" w:hAnsi="Verdana" w:cstheme="majorBidi"/>
          <w:color w:val="00B0F0"/>
          <w:szCs w:val="26"/>
        </w:rPr>
        <w:t>https://swpp2.gkpge.pl/app/helpdesk/form</w:t>
      </w:r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end"/>
      </w: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  <w:bookmarkEnd w:id="58"/>
    </w:p>
    <w:p w14:paraId="35247183" w14:textId="77777777" w:rsidR="00976FA1" w:rsidRPr="001E1135" w:rsidRDefault="00976FA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3FBD4170" w14:textId="77777777" w:rsidR="001E1135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Godziny pracy:</w:t>
      </w:r>
    </w:p>
    <w:p w14:paraId="55BC7740" w14:textId="1A1F599B" w:rsidR="00DC2E4C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Help </w:t>
      </w:r>
      <w:proofErr w:type="spellStart"/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Desk</w:t>
      </w:r>
      <w:proofErr w:type="spellEnd"/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Systemu Zakupowego dostępny jest codziennie od poniedziałku do</w:t>
      </w:r>
      <w:r w:rsidR="00AC41D8" w:rsidRPr="001E1135">
        <w:rPr>
          <w:rFonts w:ascii="Verdana" w:eastAsiaTheme="majorEastAsia" w:hAnsi="Verdana" w:cstheme="majorBidi"/>
          <w:color w:val="000000" w:themeColor="text1"/>
          <w:szCs w:val="26"/>
        </w:rPr>
        <w:t> </w:t>
      </w: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piątku w godzinach 08:00 - 16:00 (z wyłączeniem dni ustawowo wolnych od pracy).</w:t>
      </w:r>
    </w:p>
    <w:p w14:paraId="1BBFEFA9" w14:textId="77777777" w:rsidR="001E1135" w:rsidRPr="001E1135" w:rsidRDefault="001E1135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3A37A6EB" w14:textId="2345F991" w:rsidR="00DC2E4C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Zakres wsparcia: </w:t>
      </w:r>
      <w:hyperlink r:id="rId22" w:history="1">
        <w:r w:rsidRPr="001E1135">
          <w:rPr>
            <w:rFonts w:ascii="Verdana" w:eastAsiaTheme="majorEastAsia" w:hAnsi="Verdana" w:cstheme="majorBidi"/>
            <w:color w:val="00B0F0"/>
            <w:szCs w:val="26"/>
          </w:rPr>
          <w:t>https://www.gkpge.pl/grupa-pge/przetargi/zakupy</w:t>
        </w:r>
      </w:hyperlink>
    </w:p>
    <w:p w14:paraId="6E078F27" w14:textId="77777777" w:rsidR="001E1135" w:rsidRPr="001E1135" w:rsidRDefault="001E1135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System Zakupowy po upływie terminu składania Ofert nie dopuści możliwości złożenia Oferty, tym samym zaleca się przygotowanie i złożenie Oferty z odpowiednim wyprzedzeniem.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77777777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1 </w:t>
            </w:r>
          </w:p>
        </w:tc>
        <w:tc>
          <w:tcPr>
            <w:tcW w:w="6520" w:type="dxa"/>
            <w:vAlign w:val="center"/>
          </w:tcPr>
          <w:p w14:paraId="26767BA7" w14:textId="091FD5E2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  <w:r w:rsidR="00155021">
              <w:rPr>
                <w:szCs w:val="18"/>
              </w:rPr>
              <w:t xml:space="preserve"> wraz z załącznikami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1C4497A5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</w:t>
            </w:r>
          </w:p>
        </w:tc>
      </w:tr>
      <w:tr w:rsidR="00CA1A5C" w:rsidRPr="00263331" w14:paraId="0A927DAF" w14:textId="77777777" w:rsidTr="1F0D84B4">
        <w:trPr>
          <w:trHeight w:val="640"/>
        </w:trPr>
        <w:tc>
          <w:tcPr>
            <w:tcW w:w="1985" w:type="dxa"/>
            <w:shd w:val="clear" w:color="auto" w:fill="1A7466" w:themeFill="accent3"/>
          </w:tcPr>
          <w:p w14:paraId="6D5BD374" w14:textId="2BA0F9CF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76CBFC14" w14:textId="5C9B30D1" w:rsidR="00CA1A5C" w:rsidRDefault="001B74A1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t>Nie dotyczy</w:t>
            </w:r>
            <w:r w:rsidR="00CA1A5C">
              <w:t xml:space="preserve"> </w:t>
            </w:r>
          </w:p>
        </w:tc>
      </w:tr>
      <w:tr w:rsidR="00CA1A5C" w:rsidRPr="00263331" w14:paraId="2CB6E1E8" w14:textId="77777777" w:rsidTr="00BD0C3A">
        <w:trPr>
          <w:trHeight w:val="577"/>
        </w:trPr>
        <w:tc>
          <w:tcPr>
            <w:tcW w:w="1985" w:type="dxa"/>
            <w:shd w:val="clear" w:color="auto" w:fill="1A7466" w:themeFill="accent3"/>
          </w:tcPr>
          <w:p w14:paraId="4F3BBFC9" w14:textId="79840162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B</w:t>
            </w:r>
          </w:p>
        </w:tc>
        <w:tc>
          <w:tcPr>
            <w:tcW w:w="6520" w:type="dxa"/>
            <w:vAlign w:val="center"/>
          </w:tcPr>
          <w:p w14:paraId="42395677" w14:textId="469C4271" w:rsidR="00CA1A5C" w:rsidRDefault="00155021" w:rsidP="00BD0C3A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6E9B9E39" w:rsidR="00CA1A5C" w:rsidRPr="00263331" w:rsidRDefault="001B74A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bookmarkStart w:id="59" w:name="_Hlk199481646"/>
            <w:r>
              <w:rPr>
                <w:szCs w:val="18"/>
              </w:rPr>
              <w:t>Nie dotyczy</w:t>
            </w:r>
            <w:r w:rsidR="00B02172" w:rsidRPr="00B02172">
              <w:rPr>
                <w:szCs w:val="18"/>
              </w:rPr>
              <w:t xml:space="preserve"> </w:t>
            </w:r>
            <w:bookmarkEnd w:id="59"/>
          </w:p>
        </w:tc>
      </w:tr>
      <w:tr w:rsidR="00CA1A5C" w:rsidRPr="00263331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lastRenderedPageBreak/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2C3BFFBC" w:rsidR="00CA1A5C" w:rsidRPr="00263331" w:rsidRDefault="001B74A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1B74A1">
              <w:rPr>
                <w:rFonts w:cs="Calibri"/>
                <w:szCs w:val="18"/>
              </w:rPr>
              <w:t>Wykaz osób skierowanych do realizacji Zamówienia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32E69068" w:rsidR="00CA1A5C" w:rsidRPr="00263331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Ogólne Warunki </w:t>
            </w:r>
            <w:r w:rsidR="001B74A1">
              <w:rPr>
                <w:rFonts w:cs="Calibri"/>
                <w:szCs w:val="18"/>
              </w:rPr>
              <w:t>Zamówień Towarów</w:t>
            </w:r>
            <w:r>
              <w:rPr>
                <w:rFonts w:cs="Calibri"/>
                <w:szCs w:val="18"/>
              </w:rPr>
              <w:t xml:space="preserve"> - OWZ</w:t>
            </w:r>
            <w:r w:rsidR="001B74A1">
              <w:rPr>
                <w:rFonts w:cs="Calibri"/>
                <w:szCs w:val="18"/>
              </w:rPr>
              <w:t>T</w:t>
            </w:r>
          </w:p>
        </w:tc>
      </w:tr>
      <w:tr w:rsidR="00CA1A5C" w:rsidRPr="00263331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0A87616C" w:rsidR="00BD0C3A" w:rsidRPr="00263331" w:rsidRDefault="001B74A1" w:rsidP="00BD0C3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rPr>
                <w:szCs w:val="18"/>
              </w:rPr>
              <w:t>Wykaz materiałów równoważnych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664D5114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7824D71D" w14:textId="64FCBB28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60" w:name="_Hlk199481631"/>
            <w:r w:rsidRPr="00B21982">
              <w:rPr>
                <w:szCs w:val="18"/>
              </w:rPr>
              <w:t>Oświadczenie Wykonawcy 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r>
              <w:rPr>
                <w:szCs w:val="18"/>
              </w:rPr>
              <w:t xml:space="preserve"> </w:t>
            </w:r>
            <w:bookmarkEnd w:id="60"/>
          </w:p>
        </w:tc>
      </w:tr>
      <w:tr w:rsidR="00CA1A5C" w:rsidRPr="00263331" w14:paraId="23F65FD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5D503A7" w14:textId="1BCD083D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8</w:t>
            </w:r>
          </w:p>
        </w:tc>
        <w:tc>
          <w:tcPr>
            <w:tcW w:w="6520" w:type="dxa"/>
            <w:vAlign w:val="center"/>
          </w:tcPr>
          <w:p w14:paraId="57F9C48E" w14:textId="7544D5C3" w:rsidR="00BD0C3A" w:rsidDel="00A04428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Nie dotyczy</w:t>
            </w:r>
          </w:p>
        </w:tc>
      </w:tr>
      <w:tr w:rsidR="00CA1A5C" w:rsidRPr="00263331" w14:paraId="5EEF23E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541A38AC" w14:textId="0C4F16AE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9</w:t>
            </w:r>
          </w:p>
        </w:tc>
        <w:tc>
          <w:tcPr>
            <w:tcW w:w="6520" w:type="dxa"/>
            <w:vAlign w:val="center"/>
          </w:tcPr>
          <w:p w14:paraId="0CFCF27C" w14:textId="11C5DF4E" w:rsidR="00CA1A5C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t>Nie dotyczy</w:t>
            </w:r>
          </w:p>
        </w:tc>
      </w:tr>
      <w:tr w:rsidR="00CA1A5C" w:rsidRPr="00263331" w14:paraId="673B4B5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B0F09C6" w14:textId="1E9ED7AA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</w:t>
            </w:r>
            <w:r w:rsidR="001D5762">
              <w:rPr>
                <w:rFonts w:cs="Calibri"/>
                <w:b/>
                <w:szCs w:val="18"/>
              </w:rPr>
              <w:t>0</w:t>
            </w:r>
          </w:p>
        </w:tc>
        <w:tc>
          <w:tcPr>
            <w:tcW w:w="6520" w:type="dxa"/>
            <w:vAlign w:val="center"/>
          </w:tcPr>
          <w:p w14:paraId="7AF6C047" w14:textId="09BA046E" w:rsidR="00CA1A5C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155021">
              <w:t>Nie dotyczy</w:t>
            </w:r>
            <w:r w:rsidR="00CA1A5C" w:rsidRPr="0E1A371B">
              <w:t xml:space="preserve"> </w:t>
            </w:r>
          </w:p>
        </w:tc>
      </w:tr>
      <w:tr w:rsidR="002F5DAC" w:rsidRPr="00263331" w14:paraId="216EF4B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F33E214" w14:textId="4CB17A7C" w:rsidR="002F5DAC" w:rsidRDefault="002F5DA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11</w:t>
            </w:r>
          </w:p>
        </w:tc>
        <w:tc>
          <w:tcPr>
            <w:tcW w:w="6520" w:type="dxa"/>
            <w:vAlign w:val="center"/>
          </w:tcPr>
          <w:p w14:paraId="5474D728" w14:textId="7C2403E3" w:rsidR="002F5DAC" w:rsidRDefault="00155021" w:rsidP="00CA1A5C">
            <w:pPr>
              <w:tabs>
                <w:tab w:val="left" w:pos="1980"/>
              </w:tabs>
              <w:spacing w:before="120" w:after="120" w:line="276" w:lineRule="auto"/>
            </w:pPr>
            <w:r>
              <w:t>Nie dotyczy</w:t>
            </w:r>
          </w:p>
        </w:tc>
      </w:tr>
    </w:tbl>
    <w:p w14:paraId="723CB8C0" w14:textId="77777777" w:rsidR="00DC2E4C" w:rsidRDefault="00DC2E4C" w:rsidP="00DC2E4C"/>
    <w:p w14:paraId="1E889B55" w14:textId="77777777" w:rsidR="00DC2E4C" w:rsidRDefault="00DC2E4C" w:rsidP="00DC2E4C"/>
    <w:p w14:paraId="6581DCB5" w14:textId="77777777" w:rsidR="0013005D" w:rsidRDefault="0013005D" w:rsidP="00735FA3">
      <w:pPr>
        <w:jc w:val="right"/>
        <w:rPr>
          <w:rFonts w:eastAsia="Times New Roman" w:cs="Times New Roman"/>
          <w:b/>
          <w:szCs w:val="18"/>
        </w:rPr>
      </w:pPr>
    </w:p>
    <w:p w14:paraId="55EA9A05" w14:textId="2995A566" w:rsidR="003574D1" w:rsidRDefault="003574D1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ADD6236" w14:textId="1308DBF2" w:rsidR="00735FA3" w:rsidRDefault="00735FA3" w:rsidP="00B0415A">
      <w:pPr>
        <w:jc w:val="right"/>
        <w:outlineLvl w:val="0"/>
        <w:rPr>
          <w:b/>
        </w:rPr>
      </w:pPr>
      <w:r w:rsidRPr="00367C9A">
        <w:rPr>
          <w:b/>
        </w:rPr>
        <w:lastRenderedPageBreak/>
        <w:t>ZAŁĄCZNIK NR 1 DO SWZ – OPIS PRZEDMIOTU ZAMÓWIENIA</w:t>
      </w:r>
    </w:p>
    <w:p w14:paraId="640AD3D4" w14:textId="77777777" w:rsidR="006C355D" w:rsidRDefault="006C355D" w:rsidP="007E560C">
      <w:pPr>
        <w:jc w:val="center"/>
        <w:rPr>
          <w:b/>
        </w:rPr>
      </w:pPr>
    </w:p>
    <w:p w14:paraId="47D66F0B" w14:textId="57BADC32" w:rsidR="006C355D" w:rsidRPr="00367C9A" w:rsidRDefault="006C355D" w:rsidP="007E560C">
      <w:pPr>
        <w:jc w:val="center"/>
        <w:rPr>
          <w:b/>
        </w:rPr>
      </w:pPr>
      <w:r>
        <w:rPr>
          <w:b/>
        </w:rPr>
        <w:t>[w osobnym dokumencie]</w:t>
      </w:r>
    </w:p>
    <w:p w14:paraId="731D746D" w14:textId="77777777" w:rsidR="00735FA3" w:rsidRDefault="00735FA3" w:rsidP="007E560C">
      <w:pPr>
        <w:jc w:val="right"/>
        <w:rPr>
          <w:b/>
        </w:rPr>
      </w:pPr>
    </w:p>
    <w:p w14:paraId="757CA7A4" w14:textId="23D3A86D" w:rsidR="003574D1" w:rsidRDefault="003574D1" w:rsidP="007E560C">
      <w:pPr>
        <w:rPr>
          <w:b/>
        </w:rPr>
      </w:pPr>
      <w:r>
        <w:rPr>
          <w:b/>
        </w:rPr>
        <w:br w:type="page"/>
      </w:r>
    </w:p>
    <w:p w14:paraId="07F60CC2" w14:textId="7DD9C0F8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2 DO SWZ – FORMULARZ OFERTY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155021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06295119" w:rsidR="00F62662" w:rsidRPr="00F62662" w:rsidRDefault="00000000" w:rsidP="00155021">
      <w:pPr>
        <w:spacing w:before="120" w:after="120"/>
        <w:ind w:left="5672" w:firstLine="565"/>
        <w:contextualSpacing/>
        <w:jc w:val="right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A70CA3">
            <w:rPr>
              <w:rFonts w:cstheme="minorHAnsi"/>
              <w:b/>
              <w:bCs/>
            </w:rPr>
            <w:t>PGE ENERGETYKA KOLEJOWA S.A.</w:t>
          </w:r>
        </w:sdtContent>
      </w:sdt>
    </w:p>
    <w:p w14:paraId="455449BA" w14:textId="77777777" w:rsidR="00F62662" w:rsidRPr="00F62662" w:rsidRDefault="00F62662" w:rsidP="00155021">
      <w:pPr>
        <w:spacing w:before="120" w:after="120"/>
        <w:ind w:left="5672" w:firstLine="709"/>
        <w:contextualSpacing/>
        <w:jc w:val="right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000000" w:rsidP="00155021">
      <w:pPr>
        <w:spacing w:before="120" w:after="120"/>
        <w:ind w:left="7230" w:hanging="282"/>
        <w:contextualSpacing/>
        <w:jc w:val="right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155021">
      <w:pPr>
        <w:spacing w:before="120" w:after="120"/>
        <w:ind w:left="5672" w:firstLine="709"/>
        <w:contextualSpacing/>
        <w:jc w:val="right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155021">
      <w:pPr>
        <w:ind w:left="5672" w:firstLine="709"/>
        <w:jc w:val="right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1E1135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51629F2D" w:rsidR="00DC2E4C" w:rsidRPr="007F1989" w:rsidRDefault="00DC2E4C" w:rsidP="001E1135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5B63EA">
            <w:rPr>
              <w:rFonts w:ascii="Verdana" w:hAnsi="Verdana" w:cstheme="majorBidi"/>
              <w:b/>
              <w:bCs/>
              <w:szCs w:val="26"/>
            </w:rPr>
            <w:t>Zakup i montaż klimatyzacji na 18 Stacjach Paliw PGE EK</w:t>
          </w:r>
        </w:sdtContent>
      </w:sdt>
    </w:p>
    <w:p w14:paraId="19EAABB1" w14:textId="046EB160" w:rsidR="00DC2E4C" w:rsidRDefault="00DC2E4C" w:rsidP="001E1135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5B63EA">
            <w:rPr>
              <w:b/>
              <w:bCs/>
            </w:rPr>
            <w:t>POST/HZ/EK/HZL/00159/2026</w:t>
          </w:r>
        </w:sdtContent>
      </w:sdt>
    </w:p>
    <w:p w14:paraId="5AC95EFF" w14:textId="77777777" w:rsidR="00DC2E4C" w:rsidRDefault="00DC2E4C" w:rsidP="001E1135"/>
    <w:p w14:paraId="7A4E313A" w14:textId="6760D158" w:rsidR="00DC2E4C" w:rsidRPr="00B71AA7" w:rsidRDefault="001342C0" w:rsidP="001E1135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1E1135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1E1135"/>
    <w:p w14:paraId="00DEE5ED" w14:textId="77777777" w:rsidR="00DC2E4C" w:rsidRPr="00B71AA7" w:rsidRDefault="00DC2E4C" w:rsidP="001E1135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1E1135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1E1135"/>
    <w:p w14:paraId="7FF8E1B5" w14:textId="3C106D6F" w:rsidR="00DC2E4C" w:rsidRDefault="001342C0" w:rsidP="001E1135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1E1135">
      <w:pPr>
        <w:pStyle w:val="Akapitzlist"/>
        <w:spacing w:after="240"/>
        <w:rPr>
          <w:b/>
        </w:rPr>
      </w:pPr>
    </w:p>
    <w:p w14:paraId="09F7E008" w14:textId="16804D91" w:rsidR="00DC2E4C" w:rsidRDefault="00DC2E4C" w:rsidP="001E1135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p w14:paraId="56B25CEA" w14:textId="77777777" w:rsidR="001B74A1" w:rsidRDefault="001B74A1" w:rsidP="001B74A1">
      <w:pPr>
        <w:pStyle w:val="Akapitzlist"/>
        <w:spacing w:beforeLines="40" w:before="96" w:after="240"/>
        <w:jc w:val="both"/>
      </w:pPr>
    </w:p>
    <w:p w14:paraId="118B3B5B" w14:textId="77777777" w:rsidR="001B74A1" w:rsidRDefault="001B74A1" w:rsidP="001B74A1">
      <w:pPr>
        <w:pStyle w:val="Akapitzlist"/>
        <w:spacing w:beforeLines="40" w:before="96" w:after="240"/>
        <w:jc w:val="both"/>
      </w:pPr>
      <w:r w:rsidRPr="001B74A1">
        <w:t xml:space="preserve">Cena całkowita netto ………………………………..PLN </w:t>
      </w:r>
    </w:p>
    <w:p w14:paraId="74707241" w14:textId="505DB531" w:rsidR="001B74A1" w:rsidRDefault="001B74A1" w:rsidP="001B74A1">
      <w:pPr>
        <w:pStyle w:val="Akapitzlist"/>
        <w:spacing w:beforeLines="40" w:before="96" w:after="240"/>
        <w:jc w:val="both"/>
      </w:pPr>
      <w:r w:rsidRPr="001B74A1">
        <w:t>Stawka VAT …………………</w:t>
      </w:r>
    </w:p>
    <w:p w14:paraId="7D4768FE" w14:textId="2570D38C" w:rsidR="001B74A1" w:rsidRDefault="001B74A1" w:rsidP="001B74A1">
      <w:pPr>
        <w:pStyle w:val="Akapitzlist"/>
        <w:spacing w:beforeLines="40" w:before="96" w:after="240"/>
        <w:jc w:val="both"/>
      </w:pPr>
      <w:r w:rsidRPr="001B74A1">
        <w:t>Cena całkowita brutto ………………………………………PLN</w:t>
      </w:r>
    </w:p>
    <w:p w14:paraId="5211058F" w14:textId="77777777" w:rsidR="001B74A1" w:rsidRDefault="001B74A1" w:rsidP="001B74A1">
      <w:pPr>
        <w:pStyle w:val="Akapitzlist"/>
        <w:spacing w:beforeLines="40" w:before="96" w:after="240"/>
        <w:jc w:val="both"/>
      </w:pPr>
    </w:p>
    <w:p w14:paraId="35DA66FE" w14:textId="19277954" w:rsidR="007F1989" w:rsidRDefault="003C1D9C" w:rsidP="001E1135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6CA6BE1D" w14:textId="77777777" w:rsidR="001B74A1" w:rsidRDefault="001B74A1" w:rsidP="001E1135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1B74A1">
        <w:rPr>
          <w:bCs/>
        </w:rPr>
        <w:t xml:space="preserve">Oferujemy rozwiązanie: </w:t>
      </w:r>
    </w:p>
    <w:p w14:paraId="2AE5F661" w14:textId="77777777" w:rsidR="001B74A1" w:rsidRDefault="001B74A1" w:rsidP="001B74A1">
      <w:pPr>
        <w:pStyle w:val="Akapitzlist"/>
        <w:spacing w:beforeLines="40" w:before="96" w:after="240"/>
        <w:contextualSpacing w:val="0"/>
        <w:rPr>
          <w:bCs/>
        </w:rPr>
      </w:pPr>
      <w:r w:rsidRPr="001B74A1">
        <w:rPr>
          <w:rFonts w:ascii="Segoe UI Symbol" w:hAnsi="Segoe UI Symbol" w:cs="Segoe UI Symbol"/>
          <w:bCs/>
        </w:rPr>
        <w:t>☐</w:t>
      </w:r>
      <w:r w:rsidRPr="001B74A1">
        <w:rPr>
          <w:bCs/>
        </w:rPr>
        <w:t xml:space="preserve"> Wynikaj</w:t>
      </w:r>
      <w:r w:rsidRPr="001B74A1">
        <w:rPr>
          <w:rFonts w:ascii="Verdana" w:hAnsi="Verdana" w:cs="Verdana"/>
          <w:bCs/>
        </w:rPr>
        <w:t>ą</w:t>
      </w:r>
      <w:r w:rsidRPr="001B74A1">
        <w:rPr>
          <w:bCs/>
        </w:rPr>
        <w:t>ce z dokumentacji projektowej (oryginalne urz</w:t>
      </w:r>
      <w:r w:rsidRPr="001B74A1">
        <w:rPr>
          <w:rFonts w:ascii="Verdana" w:hAnsi="Verdana" w:cs="Verdana"/>
          <w:bCs/>
        </w:rPr>
        <w:t>ą</w:t>
      </w:r>
      <w:r w:rsidRPr="001B74A1">
        <w:rPr>
          <w:bCs/>
        </w:rPr>
        <w:t xml:space="preserve">dzenia), </w:t>
      </w:r>
    </w:p>
    <w:p w14:paraId="492E03EF" w14:textId="53D84543" w:rsidR="001B74A1" w:rsidRDefault="001B74A1" w:rsidP="001B74A1">
      <w:pPr>
        <w:pStyle w:val="Akapitzlist"/>
        <w:spacing w:beforeLines="40" w:before="96" w:after="240"/>
        <w:contextualSpacing w:val="0"/>
        <w:rPr>
          <w:bCs/>
        </w:rPr>
      </w:pPr>
      <w:r w:rsidRPr="001B74A1">
        <w:rPr>
          <w:rFonts w:ascii="Segoe UI Symbol" w:hAnsi="Segoe UI Symbol" w:cs="Segoe UI Symbol"/>
          <w:bCs/>
        </w:rPr>
        <w:t>☐</w:t>
      </w:r>
      <w:r w:rsidRPr="001B74A1">
        <w:rPr>
          <w:bCs/>
        </w:rPr>
        <w:t xml:space="preserve"> R</w:t>
      </w:r>
      <w:r w:rsidRPr="001B74A1">
        <w:rPr>
          <w:rFonts w:ascii="Verdana" w:hAnsi="Verdana" w:cs="Verdana"/>
          <w:bCs/>
        </w:rPr>
        <w:t>ó</w:t>
      </w:r>
      <w:r w:rsidRPr="001B74A1">
        <w:rPr>
          <w:bCs/>
        </w:rPr>
        <w:t>wnowa</w:t>
      </w:r>
      <w:r w:rsidRPr="001B74A1">
        <w:rPr>
          <w:rFonts w:ascii="Verdana" w:hAnsi="Verdana" w:cs="Verdana"/>
          <w:bCs/>
        </w:rPr>
        <w:t>ż</w:t>
      </w:r>
      <w:r w:rsidRPr="001B74A1">
        <w:rPr>
          <w:bCs/>
        </w:rPr>
        <w:t xml:space="preserve">ne </w:t>
      </w:r>
      <w:r w:rsidRPr="001B74A1">
        <w:rPr>
          <w:rFonts w:ascii="Verdana" w:hAnsi="Verdana" w:cs="Verdana"/>
          <w:bCs/>
        </w:rPr>
        <w:t>–</w:t>
      </w:r>
      <w:r w:rsidRPr="001B74A1">
        <w:rPr>
          <w:bCs/>
        </w:rPr>
        <w:t xml:space="preserve"> zgodnie z za</w:t>
      </w:r>
      <w:r w:rsidRPr="001B74A1">
        <w:rPr>
          <w:rFonts w:ascii="Verdana" w:hAnsi="Verdana" w:cs="Verdana"/>
          <w:bCs/>
        </w:rPr>
        <w:t>łą</w:t>
      </w:r>
      <w:r w:rsidRPr="001B74A1">
        <w:rPr>
          <w:bCs/>
        </w:rPr>
        <w:t>czonymi dokumentami, o kt</w:t>
      </w:r>
      <w:r w:rsidRPr="001B74A1">
        <w:rPr>
          <w:rFonts w:ascii="Verdana" w:hAnsi="Verdana" w:cs="Verdana"/>
          <w:bCs/>
        </w:rPr>
        <w:t>ó</w:t>
      </w:r>
      <w:r w:rsidRPr="001B74A1">
        <w:rPr>
          <w:bCs/>
        </w:rPr>
        <w:t xml:space="preserve">rych mowa w </w:t>
      </w:r>
      <w:r w:rsidRPr="001B74A1">
        <w:rPr>
          <w:b/>
        </w:rPr>
        <w:t>Za</w:t>
      </w:r>
      <w:r w:rsidRPr="001B74A1">
        <w:rPr>
          <w:rFonts w:ascii="Verdana" w:hAnsi="Verdana" w:cs="Verdana"/>
          <w:b/>
        </w:rPr>
        <w:t>łą</w:t>
      </w:r>
      <w:r w:rsidRPr="001B74A1">
        <w:rPr>
          <w:b/>
        </w:rPr>
        <w:t>czniku nr 6 do SWZ</w:t>
      </w:r>
      <w:r w:rsidRPr="001B74A1">
        <w:rPr>
          <w:bCs/>
        </w:rPr>
        <w:t xml:space="preserve"> </w:t>
      </w:r>
      <w:r w:rsidRPr="001B74A1">
        <w:rPr>
          <w:rFonts w:ascii="Verdana" w:hAnsi="Verdana" w:cs="Verdana"/>
          <w:bCs/>
        </w:rPr>
        <w:t>–</w:t>
      </w:r>
      <w:r w:rsidRPr="001B74A1">
        <w:rPr>
          <w:bCs/>
        </w:rPr>
        <w:t xml:space="preserve"> wykaz materia</w:t>
      </w:r>
      <w:r w:rsidRPr="001B74A1">
        <w:rPr>
          <w:rFonts w:ascii="Verdana" w:hAnsi="Verdana" w:cs="Verdana"/>
          <w:bCs/>
        </w:rPr>
        <w:t>łó</w:t>
      </w:r>
      <w:r w:rsidRPr="001B74A1">
        <w:rPr>
          <w:bCs/>
        </w:rPr>
        <w:t>w r</w:t>
      </w:r>
      <w:r w:rsidRPr="001B74A1">
        <w:rPr>
          <w:rFonts w:ascii="Verdana" w:hAnsi="Verdana" w:cs="Verdana"/>
          <w:bCs/>
        </w:rPr>
        <w:t>ó</w:t>
      </w:r>
      <w:r w:rsidRPr="001B74A1">
        <w:rPr>
          <w:bCs/>
        </w:rPr>
        <w:t>wnowa</w:t>
      </w:r>
      <w:r w:rsidRPr="001B74A1">
        <w:rPr>
          <w:rFonts w:ascii="Verdana" w:hAnsi="Verdana" w:cs="Verdana"/>
          <w:bCs/>
        </w:rPr>
        <w:t>ż</w:t>
      </w:r>
      <w:r w:rsidRPr="001B74A1">
        <w:rPr>
          <w:bCs/>
        </w:rPr>
        <w:t>nych.</w:t>
      </w:r>
    </w:p>
    <w:p w14:paraId="1E78C3EC" w14:textId="7C0A653A" w:rsidR="00DC2E4C" w:rsidRPr="00063C0D" w:rsidRDefault="00DC2E4C" w:rsidP="001E1135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lastRenderedPageBreak/>
        <w:t>OŚWIADCZENIA I INFORMACJE:</w:t>
      </w:r>
    </w:p>
    <w:p w14:paraId="1A0106DC" w14:textId="33692C0A" w:rsidR="00DC2E4C" w:rsidRDefault="00DC2E4C" w:rsidP="001E1135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1E1135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263CAD05" w14:textId="40E0C271" w:rsidR="00087646" w:rsidRPr="00155021" w:rsidRDefault="001B74A1" w:rsidP="00155021">
      <w:pPr>
        <w:pStyle w:val="Styl1"/>
        <w:numPr>
          <w:ilvl w:val="0"/>
          <w:numId w:val="8"/>
        </w:numPr>
        <w:jc w:val="both"/>
      </w:pPr>
      <w:r w:rsidRPr="001B74A1">
        <w:t>oferowany asortyment spełnia wymogi OPZ (</w:t>
      </w:r>
      <w:r>
        <w:rPr>
          <w:b/>
          <w:bCs/>
        </w:rPr>
        <w:t>Z</w:t>
      </w:r>
      <w:r w:rsidRPr="001B74A1">
        <w:rPr>
          <w:b/>
          <w:bCs/>
        </w:rPr>
        <w:t>ałącznik nr 1 do SWZ</w:t>
      </w:r>
      <w:r w:rsidRPr="001B74A1">
        <w:t>), w tym w szczególności posiada niezbędne m.in. certyfikaty, deklaracje, dopuszczenia, jakie są wymagane prawem powszechnie obowiązującym oraz standardami branżowymi</w:t>
      </w:r>
    </w:p>
    <w:p w14:paraId="50CF7BBB" w14:textId="15E0594D" w:rsidR="00063C0D" w:rsidRPr="002A1D1F" w:rsidRDefault="001B74A1" w:rsidP="001E1135">
      <w:pPr>
        <w:pStyle w:val="Styl1"/>
        <w:jc w:val="both"/>
      </w:pPr>
      <w:r>
        <w:t xml:space="preserve">W </w:t>
      </w:r>
      <w:r w:rsidRPr="001B74A1">
        <w:t xml:space="preserve">przypadku zaoferowania realizacji przedmiotu zamówienia z wykorzystaniem </w:t>
      </w:r>
      <w:r w:rsidRPr="001B74A1">
        <w:rPr>
          <w:b/>
          <w:bCs/>
        </w:rPr>
        <w:t>rozwiązań równoważnych</w:t>
      </w:r>
      <w:r w:rsidRPr="001B74A1">
        <w:t xml:space="preserve"> oraz wyboru naszej oferty jako najkorzystniejszej, przedstawimy dokumentację projektową zamienną (o ile będzie wymagana) w terminie 21 dni od daty zawarcia Umowy, w przeciwnym wypadku zobowiązujemy się do realizacji przedmiotu zamówienia zgodnie z pierwotną dokumentacją projektową, w zaoferowanej cenie.</w:t>
      </w:r>
    </w:p>
    <w:p w14:paraId="42CA94B1" w14:textId="4589F7B5" w:rsidR="00063C0D" w:rsidRDefault="00DC2E4C" w:rsidP="001E1135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7C5EA137" w:rsidR="009C5E9F" w:rsidRPr="00155021" w:rsidRDefault="009C5E9F" w:rsidP="001E1135">
      <w:pPr>
        <w:pStyle w:val="Styl1"/>
        <w:jc w:val="both"/>
      </w:pPr>
      <w:r>
        <w:t xml:space="preserve">Akceptujemy treść </w:t>
      </w:r>
      <w:r w:rsidR="00155021">
        <w:t>OWZ</w:t>
      </w:r>
      <w:r w:rsidR="001B74A1">
        <w:t>T</w:t>
      </w:r>
      <w:r>
        <w:t xml:space="preserve"> załączon</w:t>
      </w:r>
      <w:r w:rsidR="00155021">
        <w:t xml:space="preserve">ego </w:t>
      </w:r>
      <w:r>
        <w:t>do SWZ i</w:t>
      </w:r>
      <w:r w:rsidR="000F330D">
        <w:t> </w:t>
      </w:r>
      <w:r>
        <w:t>w</w:t>
      </w:r>
      <w:r w:rsidR="000F330D">
        <w:t> </w:t>
      </w:r>
      <w:r>
        <w:t>przypadku wyboru naszej Oferty</w:t>
      </w:r>
      <w:r w:rsidR="00155021">
        <w:t xml:space="preserve"> </w:t>
      </w:r>
      <w:r w:rsidR="002F6D71" w:rsidRPr="00155021">
        <w:t xml:space="preserve">przyjmiemy Zamówienie do realizacji </w:t>
      </w:r>
      <w:r w:rsidRPr="00155021">
        <w:t xml:space="preserve">na warunkach określonych przez Zamawiającego. </w:t>
      </w:r>
    </w:p>
    <w:p w14:paraId="70B734D9" w14:textId="644CBEDA" w:rsidR="00063C0D" w:rsidRDefault="00DC2E4C" w:rsidP="001E1135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1E1135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1E1135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1E1135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1E1135">
      <w:pPr>
        <w:pStyle w:val="Styl1"/>
      </w:pPr>
      <w:r>
        <w:t>Oświadczamy, że</w:t>
      </w:r>
      <w:r w:rsidR="00DC2E4C">
        <w:t xml:space="preserve">: </w:t>
      </w:r>
    </w:p>
    <w:p w14:paraId="7DB00381" w14:textId="2AE6F5A1" w:rsidR="00DC2E4C" w:rsidRDefault="00000000" w:rsidP="001E1135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2A6EB638" w:rsidR="00B71AA7" w:rsidRDefault="00000000" w:rsidP="001E1135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1E1135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1E1135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1E1135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1E1135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1E1135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1E1135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1E1135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1E1135">
      <w:pPr>
        <w:jc w:val="both"/>
      </w:pPr>
    </w:p>
    <w:p w14:paraId="1B09B0EB" w14:textId="77777777" w:rsidR="00B71AA7" w:rsidRDefault="00B71AA7" w:rsidP="001E1135">
      <w:pPr>
        <w:jc w:val="both"/>
      </w:pPr>
    </w:p>
    <w:p w14:paraId="5DD4EEED" w14:textId="77777777" w:rsidR="00B71AA7" w:rsidRDefault="00B71AA7" w:rsidP="001E1135">
      <w:pPr>
        <w:jc w:val="both"/>
      </w:pPr>
    </w:p>
    <w:p w14:paraId="4CDEE5D8" w14:textId="77777777" w:rsidR="00B71AA7" w:rsidRDefault="00B71AA7" w:rsidP="001E1135">
      <w:pPr>
        <w:jc w:val="both"/>
      </w:pPr>
    </w:p>
    <w:p w14:paraId="1E2470F4" w14:textId="77777777" w:rsidR="00B71AA7" w:rsidRDefault="00B71AA7" w:rsidP="001E1135">
      <w:pPr>
        <w:jc w:val="both"/>
      </w:pPr>
    </w:p>
    <w:p w14:paraId="770E002D" w14:textId="77777777" w:rsidR="00B71AA7" w:rsidRDefault="00B71AA7" w:rsidP="001E1135">
      <w:pPr>
        <w:jc w:val="both"/>
      </w:pPr>
    </w:p>
    <w:p w14:paraId="6F29BFBF" w14:textId="77777777" w:rsidR="00DC2E4C" w:rsidRDefault="00DC2E4C" w:rsidP="001E1135">
      <w:pPr>
        <w:jc w:val="both"/>
      </w:pPr>
      <w:r>
        <w:tab/>
      </w:r>
      <w:r>
        <w:tab/>
      </w:r>
    </w:p>
    <w:p w14:paraId="2FADF6E7" w14:textId="7A057B77" w:rsidR="00063C0D" w:rsidRDefault="007F1989" w:rsidP="001E1135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1E1135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0D367AD6" w:rsidR="00063C0D" w:rsidRDefault="00DC2E4C" w:rsidP="001E1135">
      <w:pPr>
        <w:pStyle w:val="Styl1"/>
      </w:pPr>
      <w:r>
        <w:lastRenderedPageBreak/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3210E2">
            <w:rPr>
              <w:rFonts w:cstheme="minorHAnsi"/>
              <w:b/>
              <w:bCs/>
            </w:rPr>
            <w:t>90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1E1135">
      <w:pPr>
        <w:pStyle w:val="Styl1"/>
      </w:pPr>
      <w:r>
        <w:t>Informujemy, że</w:t>
      </w:r>
      <w:r w:rsidR="00DC2E4C">
        <w:t>:</w:t>
      </w:r>
    </w:p>
    <w:p w14:paraId="50183FB0" w14:textId="5D46C85D" w:rsidR="00DC2E4C" w:rsidRDefault="00000000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6786568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n</w:t>
      </w:r>
      <w:r w:rsidR="001342C0">
        <w:t>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0445540" w:rsidR="00DC2E4C" w:rsidRDefault="00000000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43D9F5CC" w14:textId="3FD2FAA5" w:rsidR="00034147" w:rsidRDefault="00155021" w:rsidP="001E1135">
      <w:pPr>
        <w:pStyle w:val="Styl1"/>
        <w:jc w:val="both"/>
      </w:pPr>
      <w:r>
        <w:t>Nie dotyczy</w:t>
      </w:r>
    </w:p>
    <w:p w14:paraId="18668DB2" w14:textId="15EF8404" w:rsidR="00DC2E4C" w:rsidRDefault="00034147" w:rsidP="001E1135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1E1135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62156FA5" w:rsidR="0035204E" w:rsidRPr="00D15E2A" w:rsidRDefault="00DC2E4C" w:rsidP="001E1135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B441DE">
            <w:rPr>
              <w:rFonts w:cstheme="minorHAnsi"/>
            </w:rPr>
            <w:t>dostaw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1E1135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1E1135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1E1135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0091E517" w:rsidR="0035204E" w:rsidRPr="007F1989" w:rsidRDefault="00DC2E4C" w:rsidP="001E1135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5B63EA">
            <w:rPr>
              <w:b/>
              <w:bCs/>
            </w:rPr>
            <w:t>POST/HZ/EK/HZL/00159/2026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1E1135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3D9FB17A" w14:textId="22929357" w:rsidR="00250A1C" w:rsidRPr="001B74A1" w:rsidRDefault="00DC2E4C" w:rsidP="001B74A1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7B3E3EF3" w14:textId="7E131138" w:rsidR="006C355D" w:rsidRDefault="006C355D" w:rsidP="007E560C">
      <w:pP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4973CA82" w14:textId="3C889B5D" w:rsidR="00587AF8" w:rsidRDefault="00587AF8" w:rsidP="00587AF8">
      <w:pPr>
        <w:tabs>
          <w:tab w:val="left" w:pos="7652"/>
        </w:tabs>
        <w:jc w:val="right"/>
        <w:outlineLvl w:val="0"/>
        <w:rPr>
          <w:rFonts w:ascii="Verdana" w:eastAsia="Verdana" w:hAnsi="Verdana" w:cs="Times New Roman"/>
          <w:b/>
          <w:szCs w:val="18"/>
        </w:rPr>
      </w:pPr>
      <w:r>
        <w:rPr>
          <w:rFonts w:ascii="Verdana" w:eastAsia="Verdana" w:hAnsi="Verdana" w:cs="Times New Roman"/>
          <w:b/>
          <w:szCs w:val="18"/>
        </w:rPr>
        <w:t>ZAŁĄCZNIK NR 4 DO SWZ</w:t>
      </w:r>
      <w:r w:rsidRPr="002F4834">
        <w:rPr>
          <w:rFonts w:ascii="Verdana" w:eastAsia="Verdana" w:hAnsi="Verdana" w:cs="Times New Roman"/>
          <w:b/>
          <w:szCs w:val="18"/>
        </w:rPr>
        <w:t xml:space="preserve"> – WYKAZ OSÓB SKIEROWANYCH PRZEZ WYKONAWCĘ DO REALIZACJI ZAMÓWIENIA </w:t>
      </w:r>
    </w:p>
    <w:p w14:paraId="7A2CC35A" w14:textId="77777777" w:rsidR="00587AF8" w:rsidRPr="002F4834" w:rsidRDefault="00587AF8" w:rsidP="00587AF8">
      <w:pPr>
        <w:tabs>
          <w:tab w:val="left" w:pos="7652"/>
        </w:tabs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4078"/>
        <w:gridCol w:w="850"/>
        <w:gridCol w:w="4134"/>
      </w:tblGrid>
      <w:tr w:rsidR="00587AF8" w:rsidRPr="0005262B" w14:paraId="52103FC8" w14:textId="77777777" w:rsidTr="00AD2490">
        <w:trPr>
          <w:trHeight w:val="1225"/>
          <w:jc w:val="center"/>
        </w:trPr>
        <w:tc>
          <w:tcPr>
            <w:tcW w:w="4078" w:type="dxa"/>
            <w:tcBorders>
              <w:right w:val="single" w:sz="4" w:space="0" w:color="auto"/>
            </w:tcBorders>
          </w:tcPr>
          <w:p w14:paraId="224F43A4" w14:textId="77777777" w:rsidR="00587AF8" w:rsidRPr="00E6014D" w:rsidRDefault="00587AF8" w:rsidP="00AD2490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5E2AC70" w14:textId="77777777" w:rsidR="00587AF8" w:rsidRPr="00E6014D" w:rsidRDefault="00587AF8" w:rsidP="00AD2490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E37ED" w14:textId="77777777" w:rsidR="00587AF8" w:rsidRPr="00E6014D" w:rsidRDefault="00587AF8" w:rsidP="00AD2490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AB466DF" w14:textId="77777777" w:rsidR="00587AF8" w:rsidRPr="00E6014D" w:rsidRDefault="00587AF8" w:rsidP="00AD2490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5DB68E0" w14:textId="6B2ED823" w:rsidR="00587AF8" w:rsidRPr="00B664B4" w:rsidRDefault="00000000" w:rsidP="00AD2490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448462255"/>
                <w:placeholder>
                  <w:docPart w:val="AF4B881226F14638AF2D883184FDF139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587AF8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7D5360EB" w14:textId="77777777" w:rsidR="00587AF8" w:rsidRPr="00B664B4" w:rsidRDefault="00587AF8" w:rsidP="00AD2490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w imieniu i na rzecz której działa:</w:t>
            </w:r>
          </w:p>
          <w:p w14:paraId="02BA07D8" w14:textId="77777777" w:rsidR="00587AF8" w:rsidRPr="00B664B4" w:rsidRDefault="00000000" w:rsidP="00AD2490">
            <w:pPr>
              <w:ind w:left="488" w:right="449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320738625"/>
                <w:placeholder>
                  <w:docPart w:val="5A8688AAE93447A4821F0461FF52878E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587AF8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35CB8F4F" w14:textId="77777777" w:rsidR="00587AF8" w:rsidRPr="00B664B4" w:rsidRDefault="00587AF8" w:rsidP="00AD2490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5D459920" w14:textId="77777777" w:rsidR="00587AF8" w:rsidRPr="0005262B" w:rsidRDefault="00587AF8" w:rsidP="00AD2490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</w:tbl>
    <w:p w14:paraId="546BCFB8" w14:textId="77777777" w:rsidR="00587AF8" w:rsidRDefault="00587AF8" w:rsidP="00587AF8">
      <w:pPr>
        <w:spacing w:after="160" w:line="259" w:lineRule="auto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470CAD8B" w14:textId="77777777" w:rsidR="00587AF8" w:rsidRPr="00D21BCD" w:rsidRDefault="00587AF8" w:rsidP="00587AF8">
      <w:pPr>
        <w:spacing w:after="160" w:line="259" w:lineRule="auto"/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4C6A9652" w14:textId="77777777" w:rsidR="00587AF8" w:rsidRPr="00D21BCD" w:rsidRDefault="00587AF8" w:rsidP="00587AF8">
      <w:pPr>
        <w:spacing w:after="160" w:line="259" w:lineRule="auto"/>
        <w:jc w:val="center"/>
        <w:rPr>
          <w:rFonts w:ascii="Calibri" w:eastAsia="Calibri" w:hAnsi="Calibri" w:cs="Times New Roman"/>
          <w:sz w:val="20"/>
          <w:szCs w:val="20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OSÓB SKIEROWANYCH PRZEZ WYKONAWCĘ DO REALIZACJI ZAMÓWIENIA</w:t>
      </w:r>
    </w:p>
    <w:p w14:paraId="3015A60D" w14:textId="77777777" w:rsidR="00587AF8" w:rsidRDefault="00587AF8" w:rsidP="00587AF8">
      <w:pPr>
        <w:tabs>
          <w:tab w:val="left" w:pos="7652"/>
        </w:tabs>
        <w:jc w:val="both"/>
      </w:pPr>
    </w:p>
    <w:p w14:paraId="49900788" w14:textId="202DC25E" w:rsidR="00587AF8" w:rsidRDefault="00587AF8" w:rsidP="00587AF8">
      <w:pPr>
        <w:tabs>
          <w:tab w:val="left" w:pos="7652"/>
        </w:tabs>
        <w:jc w:val="both"/>
      </w:pPr>
      <w:r w:rsidRPr="002F4834">
        <w:t xml:space="preserve">Składając </w:t>
      </w:r>
      <w:r>
        <w:t>Ofertę</w:t>
      </w:r>
      <w:r w:rsidRPr="002F4834">
        <w:t xml:space="preserve"> w Postępowaniu </w:t>
      </w:r>
      <w:r>
        <w:t>zakupowym</w:t>
      </w:r>
      <w:r w:rsidRPr="002F4834">
        <w:t xml:space="preserve"> pn. „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300880032"/>
          <w:placeholder>
            <w:docPart w:val="37C5744DEFAD492A98D183BF08793FE2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5B63EA">
            <w:rPr>
              <w:rFonts w:ascii="Verdana" w:hAnsi="Verdana" w:cstheme="majorBidi"/>
              <w:b/>
              <w:bCs/>
              <w:szCs w:val="26"/>
            </w:rPr>
            <w:t>Zakup i montaż klimatyzacji na 18 Stacjach Paliw PGE EK</w:t>
          </w:r>
        </w:sdtContent>
      </w:sdt>
      <w:r w:rsidRPr="002F4834">
        <w:t>”, nr Postępowania:</w:t>
      </w:r>
      <w:r>
        <w:t xml:space="preserve"> </w:t>
      </w:r>
      <w:sdt>
        <w:sdtPr>
          <w:rPr>
            <w:b/>
            <w:bCs/>
          </w:rPr>
          <w:alias w:val="AUTOMAT - NIE uzupełniaj"/>
          <w:tag w:val=""/>
          <w:id w:val="1987277661"/>
          <w:placeholder>
            <w:docPart w:val="1C993346D34B496CAE9C864C0D44527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5B63EA">
            <w:rPr>
              <w:b/>
              <w:bCs/>
            </w:rPr>
            <w:t>POST/HZ/EK/HZL/00159/2026</w:t>
          </w:r>
        </w:sdtContent>
      </w:sdt>
      <w:r>
        <w:t xml:space="preserve"> </w:t>
      </w:r>
      <w:r w:rsidRPr="00225CCB">
        <w:t xml:space="preserve">przedstawiamy wykaz </w:t>
      </w:r>
      <w:r>
        <w:t xml:space="preserve">osób skierowanych do realizacji Zamówienia, </w:t>
      </w:r>
      <w:r w:rsidRPr="00225CCB">
        <w:t>w celu potwierdzenia spełniania warunku udziału w postępowaniu:</w:t>
      </w:r>
    </w:p>
    <w:p w14:paraId="357DB8D6" w14:textId="77777777" w:rsidR="00587AF8" w:rsidRDefault="00587AF8" w:rsidP="00587AF8">
      <w:pPr>
        <w:tabs>
          <w:tab w:val="left" w:pos="7652"/>
        </w:tabs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543"/>
        <w:gridCol w:w="2058"/>
        <w:gridCol w:w="2400"/>
        <w:gridCol w:w="2628"/>
      </w:tblGrid>
      <w:tr w:rsidR="00587AF8" w:rsidRPr="002F4834" w14:paraId="47F8F857" w14:textId="77777777" w:rsidTr="00AD2490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3328A7B6" w14:textId="77777777" w:rsidR="00587AF8" w:rsidRPr="006454D6" w:rsidRDefault="00587AF8" w:rsidP="00AD2490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Lp.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39B6ACE9" w14:textId="77777777" w:rsidR="00587AF8" w:rsidRPr="006454D6" w:rsidRDefault="00587AF8" w:rsidP="00AD2490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Funkcja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30143E89" w14:textId="77777777" w:rsidR="00587AF8" w:rsidRPr="006454D6" w:rsidRDefault="00587AF8" w:rsidP="00AD2490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Imię i nazwisko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13AFEA16" w14:textId="77777777" w:rsidR="00587AF8" w:rsidRDefault="00587AF8" w:rsidP="00AD2490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Kwalifikacje zawodowe/uprawnienia</w:t>
            </w:r>
          </w:p>
          <w:p w14:paraId="5EB3F913" w14:textId="77777777" w:rsidR="00587AF8" w:rsidRPr="006454D6" w:rsidRDefault="00587AF8" w:rsidP="00AD2490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>
              <w:rPr>
                <w:rFonts w:ascii="Verdana" w:hAnsi="Verdana" w:cs="Calibri"/>
                <w:b/>
                <w:color w:val="FFFFFF" w:themeColor="background1"/>
                <w:sz w:val="16"/>
                <w:szCs w:val="16"/>
              </w:rPr>
              <w:t>(numer, rodzaj, nazwa podmiotu wydającego uprawnienia/licencję, data ważności dokumentu)</w:t>
            </w:r>
            <w:r w:rsidRPr="001235A6">
              <w:rPr>
                <w:rFonts w:ascii="Verdana" w:hAnsi="Verdana" w:cs="Calibri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Pr="006454D6">
              <w:rPr>
                <w:rFonts w:eastAsia="Times New Roman" w:cs="Calibr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396738C0" w14:textId="77777777" w:rsidR="00587AF8" w:rsidRPr="006454D6" w:rsidRDefault="00587AF8" w:rsidP="00AD2490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Doświadczenie zawodowe:</w:t>
            </w:r>
          </w:p>
        </w:tc>
      </w:tr>
      <w:tr w:rsidR="00587AF8" w:rsidRPr="002F4834" w14:paraId="40906789" w14:textId="77777777" w:rsidTr="00AD2490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EC3C" w14:textId="77777777" w:rsidR="00587AF8" w:rsidRPr="006454D6" w:rsidRDefault="00587AF8" w:rsidP="00AD2490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9057" w14:textId="77777777" w:rsidR="00587AF8" w:rsidRPr="006454D6" w:rsidRDefault="00587AF8" w:rsidP="00AD2490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2B95" w14:textId="77777777" w:rsidR="00587AF8" w:rsidRPr="006454D6" w:rsidRDefault="00587AF8" w:rsidP="00AD2490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9BAA" w14:textId="77777777" w:rsidR="00587AF8" w:rsidRPr="006454D6" w:rsidRDefault="00587AF8" w:rsidP="00AD2490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ACDD" w14:textId="77777777" w:rsidR="00587AF8" w:rsidRPr="006454D6" w:rsidRDefault="00587AF8" w:rsidP="00AD2490">
            <w:pPr>
              <w:spacing w:before="120" w:after="120" w:line="276" w:lineRule="auto"/>
              <w:ind w:firstLine="312"/>
              <w:rPr>
                <w:rFonts w:eastAsia="Times New Roman" w:cs="Calibri"/>
                <w:sz w:val="16"/>
                <w:szCs w:val="16"/>
              </w:rPr>
            </w:pPr>
          </w:p>
        </w:tc>
      </w:tr>
      <w:tr w:rsidR="00587AF8" w:rsidRPr="002F4834" w14:paraId="6A96A372" w14:textId="77777777" w:rsidTr="00AD2490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D705" w14:textId="77777777" w:rsidR="00587AF8" w:rsidRPr="006454D6" w:rsidRDefault="00587AF8" w:rsidP="00AD2490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DC5F" w14:textId="77777777" w:rsidR="00587AF8" w:rsidRPr="006454D6" w:rsidRDefault="00587AF8" w:rsidP="00AD2490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DE3D" w14:textId="77777777" w:rsidR="00587AF8" w:rsidRPr="006454D6" w:rsidRDefault="00587AF8" w:rsidP="00AD2490">
            <w:pPr>
              <w:spacing w:before="12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6B4" w14:textId="77777777" w:rsidR="00587AF8" w:rsidRPr="006454D6" w:rsidRDefault="00587AF8" w:rsidP="00AD2490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783E" w14:textId="77777777" w:rsidR="00587AF8" w:rsidRPr="006454D6" w:rsidRDefault="00587AF8" w:rsidP="00AD2490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</w:tr>
    </w:tbl>
    <w:p w14:paraId="30094876" w14:textId="77777777" w:rsidR="00587AF8" w:rsidRDefault="00587AF8" w:rsidP="00587AF8">
      <w:pPr>
        <w:tabs>
          <w:tab w:val="left" w:pos="7652"/>
        </w:tabs>
        <w:jc w:val="both"/>
      </w:pPr>
    </w:p>
    <w:p w14:paraId="6F2D9235" w14:textId="77777777" w:rsidR="00587AF8" w:rsidRDefault="00587AF8" w:rsidP="00587AF8">
      <w:pPr>
        <w:tabs>
          <w:tab w:val="left" w:pos="7652"/>
        </w:tabs>
        <w:jc w:val="both"/>
        <w:rPr>
          <w:i/>
          <w:sz w:val="14"/>
          <w:szCs w:val="14"/>
        </w:rPr>
      </w:pPr>
      <w:r w:rsidRPr="00E27BF1">
        <w:rPr>
          <w:i/>
          <w:sz w:val="14"/>
          <w:szCs w:val="14"/>
        </w:rPr>
        <w:t>Uwaga!</w:t>
      </w:r>
    </w:p>
    <w:p w14:paraId="424EF610" w14:textId="77777777" w:rsidR="00587AF8" w:rsidRDefault="00587AF8" w:rsidP="00587AF8">
      <w:pPr>
        <w:tabs>
          <w:tab w:val="left" w:pos="7652"/>
        </w:tabs>
        <w:jc w:val="both"/>
        <w:rPr>
          <w:i/>
          <w:sz w:val="14"/>
          <w:szCs w:val="14"/>
        </w:rPr>
      </w:pPr>
      <w:r w:rsidRPr="00E82D7B">
        <w:rPr>
          <w:i/>
          <w:sz w:val="14"/>
          <w:szCs w:val="14"/>
        </w:rPr>
        <w:t>Należy dostosować ilość wierszy do ilości wymaganych osób</w:t>
      </w:r>
    </w:p>
    <w:p w14:paraId="6A42928F" w14:textId="77777777" w:rsidR="00587AF8" w:rsidRPr="00E82D7B" w:rsidRDefault="00587AF8" w:rsidP="00587AF8">
      <w:pPr>
        <w:tabs>
          <w:tab w:val="left" w:pos="7652"/>
        </w:tabs>
        <w:jc w:val="both"/>
        <w:rPr>
          <w:i/>
          <w:sz w:val="14"/>
          <w:szCs w:val="14"/>
        </w:rPr>
      </w:pPr>
      <w:r w:rsidRPr="00E87213">
        <w:rPr>
          <w:i/>
          <w:sz w:val="14"/>
          <w:szCs w:val="14"/>
        </w:rPr>
        <w:t>W przypadku, gdy Wykonawca będzie samodzielnie świadczył usługi – należy wpisać dane Wykonawcy</w:t>
      </w:r>
    </w:p>
    <w:p w14:paraId="16FD747C" w14:textId="77777777" w:rsidR="00587AF8" w:rsidRDefault="00587AF8" w:rsidP="00587AF8">
      <w:pPr>
        <w:tabs>
          <w:tab w:val="left" w:pos="7652"/>
        </w:tabs>
        <w:jc w:val="both"/>
        <w:rPr>
          <w:i/>
          <w:sz w:val="14"/>
          <w:szCs w:val="14"/>
        </w:rPr>
      </w:pPr>
      <w:r w:rsidRPr="00E27BF1">
        <w:rPr>
          <w:i/>
          <w:sz w:val="14"/>
          <w:szCs w:val="14"/>
        </w:rPr>
        <w:t>Zamawiający wymaga podania informacji w odniesieniu do każdej z wskazanych osób wyznaczonych do pełnienia danej funkcji wskazując na posiadane uprawnienia, wykształcenie, doświadczenie zawodowe, kwalifikacje, odpowied</w:t>
      </w:r>
      <w:r>
        <w:rPr>
          <w:i/>
          <w:sz w:val="14"/>
          <w:szCs w:val="14"/>
        </w:rPr>
        <w:t>nio do wymagań określonych w SWZ</w:t>
      </w:r>
      <w:r w:rsidRPr="00E27BF1">
        <w:rPr>
          <w:i/>
          <w:sz w:val="14"/>
          <w:szCs w:val="14"/>
        </w:rPr>
        <w:t xml:space="preserve">. </w:t>
      </w:r>
    </w:p>
    <w:p w14:paraId="146A682E" w14:textId="77777777" w:rsidR="00587AF8" w:rsidRDefault="00587AF8" w:rsidP="00587AF8">
      <w:pPr>
        <w:tabs>
          <w:tab w:val="left" w:pos="7652"/>
        </w:tabs>
        <w:jc w:val="both"/>
        <w:rPr>
          <w:i/>
          <w:sz w:val="14"/>
          <w:szCs w:val="14"/>
        </w:rPr>
      </w:pPr>
    </w:p>
    <w:p w14:paraId="512B69DA" w14:textId="77777777" w:rsidR="00587AF8" w:rsidRPr="00D21BCD" w:rsidRDefault="00587AF8" w:rsidP="00587AF8">
      <w:pPr>
        <w:jc w:val="both"/>
        <w:rPr>
          <w:iCs/>
          <w:szCs w:val="18"/>
        </w:rPr>
      </w:pPr>
      <w:r w:rsidRPr="00D21BCD">
        <w:rPr>
          <w:iCs/>
          <w:szCs w:val="18"/>
        </w:rPr>
        <w:t xml:space="preserve">Jednocześnie oświadczam/y niniejszym, iż osoby które zostaną skierowane do realizacji zamówienia: </w:t>
      </w:r>
    </w:p>
    <w:p w14:paraId="0988B26E" w14:textId="77777777" w:rsidR="00587AF8" w:rsidRPr="00D21BCD" w:rsidRDefault="00587AF8" w:rsidP="00587AF8">
      <w:pPr>
        <w:ind w:left="284" w:hanging="284"/>
        <w:jc w:val="both"/>
        <w:rPr>
          <w:iCs/>
          <w:szCs w:val="18"/>
        </w:rPr>
      </w:pPr>
      <w:r w:rsidRPr="00D21BCD">
        <w:rPr>
          <w:iCs/>
          <w:szCs w:val="18"/>
        </w:rPr>
        <w:t>a)</w:t>
      </w:r>
      <w:r w:rsidRPr="00D21BCD">
        <w:rPr>
          <w:iCs/>
          <w:szCs w:val="18"/>
        </w:rPr>
        <w:tab/>
        <w:t>zostaną poinformowane o wymogach dotyczących sposobu realizacji Umowy,</w:t>
      </w:r>
    </w:p>
    <w:p w14:paraId="5C31DE75" w14:textId="63E4E977" w:rsidR="00587AF8" w:rsidRPr="00D21BCD" w:rsidRDefault="00587AF8" w:rsidP="00587AF8">
      <w:pPr>
        <w:ind w:left="284" w:hanging="284"/>
        <w:jc w:val="both"/>
        <w:rPr>
          <w:iCs/>
          <w:szCs w:val="18"/>
        </w:rPr>
      </w:pPr>
      <w:r w:rsidRPr="00D21BCD">
        <w:rPr>
          <w:iCs/>
          <w:szCs w:val="18"/>
        </w:rPr>
        <w:t>b)</w:t>
      </w:r>
      <w:r w:rsidRPr="00D21BCD">
        <w:rPr>
          <w:iCs/>
          <w:szCs w:val="18"/>
        </w:rPr>
        <w:tab/>
        <w:t xml:space="preserve">zostaną poinformowane o przetwarzaniu ich danych osobowych przez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023003027"/>
          <w:placeholder>
            <w:docPart w:val="EA3B94C47067472F827B5DFBDA074525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>
            <w:rPr>
              <w:rFonts w:cstheme="minorHAnsi"/>
              <w:b/>
              <w:bCs/>
            </w:rPr>
            <w:t>PGE ENERGETYKA KOLEJOWA S.A.</w:t>
          </w:r>
        </w:sdtContent>
      </w:sdt>
    </w:p>
    <w:p w14:paraId="003006B3" w14:textId="77777777" w:rsidR="00587AF8" w:rsidRPr="00E27BF1" w:rsidRDefault="00587AF8" w:rsidP="00587AF8">
      <w:pPr>
        <w:tabs>
          <w:tab w:val="left" w:pos="7652"/>
        </w:tabs>
        <w:jc w:val="both"/>
        <w:rPr>
          <w:i/>
          <w:sz w:val="14"/>
          <w:szCs w:val="14"/>
        </w:rPr>
      </w:pPr>
    </w:p>
    <w:p w14:paraId="4D7DAC7C" w14:textId="77777777" w:rsidR="00587AF8" w:rsidRDefault="00587AF8" w:rsidP="00587AF8">
      <w:pPr>
        <w:tabs>
          <w:tab w:val="left" w:pos="7652"/>
        </w:tabs>
        <w:jc w:val="both"/>
        <w:rPr>
          <w:sz w:val="14"/>
          <w:szCs w:val="14"/>
        </w:rPr>
      </w:pPr>
    </w:p>
    <w:p w14:paraId="694EF85F" w14:textId="77777777" w:rsidR="00587AF8" w:rsidRDefault="00587AF8" w:rsidP="00587AF8">
      <w:pPr>
        <w:tabs>
          <w:tab w:val="left" w:pos="7652"/>
        </w:tabs>
        <w:jc w:val="both"/>
        <w:rPr>
          <w:sz w:val="14"/>
          <w:szCs w:val="14"/>
        </w:rPr>
      </w:pPr>
    </w:p>
    <w:p w14:paraId="159B4F3F" w14:textId="77777777" w:rsidR="00587AF8" w:rsidRPr="004119DA" w:rsidRDefault="00587AF8" w:rsidP="00587AF8"/>
    <w:p w14:paraId="023BEB99" w14:textId="77777777" w:rsidR="00587AF8" w:rsidRPr="0035204E" w:rsidRDefault="00587AF8" w:rsidP="00587AF8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4FC9F98A" w14:textId="77777777" w:rsidR="00587AF8" w:rsidRPr="00225CCB" w:rsidRDefault="00587AF8" w:rsidP="00587AF8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66A8AEB4" w14:textId="59C75D82" w:rsidR="00825C34" w:rsidRPr="00587AF8" w:rsidRDefault="00825C34">
      <w:pPr>
        <w:rPr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29BD23C2" w14:textId="24CBCC47" w:rsidR="00735FA3" w:rsidRDefault="00735FA3" w:rsidP="0025236E">
      <w:pPr>
        <w:pStyle w:val="Akapitzlist"/>
        <w:jc w:val="right"/>
        <w:outlineLvl w:val="0"/>
        <w:rPr>
          <w:b/>
        </w:rPr>
      </w:pPr>
      <w:r w:rsidRPr="00D81F08">
        <w:rPr>
          <w:b/>
        </w:rPr>
        <w:lastRenderedPageBreak/>
        <w:t>ZAŁĄCZNIK NR</w:t>
      </w:r>
      <w:r>
        <w:rPr>
          <w:b/>
        </w:rPr>
        <w:t xml:space="preserve"> 5</w:t>
      </w:r>
      <w:r w:rsidRPr="00D81F08">
        <w:rPr>
          <w:b/>
        </w:rPr>
        <w:t xml:space="preserve"> DO SWZ – </w:t>
      </w:r>
      <w:r w:rsidR="00EA24FD" w:rsidRPr="00155021">
        <w:rPr>
          <w:b/>
        </w:rPr>
        <w:t>OWZ</w:t>
      </w:r>
      <w:r w:rsidR="001B74A1">
        <w:rPr>
          <w:b/>
        </w:rPr>
        <w:t>T</w:t>
      </w:r>
    </w:p>
    <w:p w14:paraId="0A52143F" w14:textId="77777777" w:rsidR="00A82EC7" w:rsidRDefault="00A82EC7" w:rsidP="007E560C">
      <w:pPr>
        <w:pStyle w:val="Akapitzlist"/>
        <w:jc w:val="right"/>
        <w:rPr>
          <w:b/>
        </w:rPr>
      </w:pPr>
    </w:p>
    <w:p w14:paraId="605774E6" w14:textId="77777777" w:rsidR="00A82EC7" w:rsidRDefault="00A82EC7" w:rsidP="007E560C">
      <w:pPr>
        <w:jc w:val="center"/>
        <w:rPr>
          <w:b/>
        </w:rPr>
      </w:pPr>
      <w:r>
        <w:rPr>
          <w:b/>
        </w:rPr>
        <w:t>[w osobnym dokumencie]</w:t>
      </w:r>
    </w:p>
    <w:p w14:paraId="3B7D91BF" w14:textId="5B4D1D88" w:rsidR="003210E2" w:rsidRDefault="003210E2">
      <w:pPr>
        <w:rPr>
          <w:b/>
        </w:rPr>
      </w:pPr>
      <w:r>
        <w:rPr>
          <w:b/>
        </w:rPr>
        <w:br w:type="page"/>
      </w:r>
    </w:p>
    <w:p w14:paraId="3872DFBF" w14:textId="77777777" w:rsidR="003210E2" w:rsidRPr="00367C9A" w:rsidRDefault="003210E2" w:rsidP="007E560C">
      <w:pPr>
        <w:jc w:val="center"/>
        <w:rPr>
          <w:b/>
        </w:rPr>
      </w:pPr>
    </w:p>
    <w:p w14:paraId="58A5811F" w14:textId="77777777" w:rsidR="00A82EC7" w:rsidRDefault="00A82EC7" w:rsidP="007E560C">
      <w:pPr>
        <w:pStyle w:val="Akapitzlist"/>
        <w:jc w:val="right"/>
        <w:rPr>
          <w:b/>
        </w:rPr>
      </w:pPr>
    </w:p>
    <w:p w14:paraId="647F7C4A" w14:textId="3B6A537E" w:rsidR="003210E2" w:rsidRDefault="003210E2" w:rsidP="003210E2">
      <w:pPr>
        <w:spacing w:after="0" w:line="288" w:lineRule="auto"/>
        <w:jc w:val="right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A74096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ZAŁĄCZNIK </w:t>
      </w:r>
      <w:r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NR </w:t>
      </w:r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6 </w:t>
      </w:r>
      <w:r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DO SWZ –</w:t>
      </w:r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WYKAZ MATERIAŁÓW RÓWNOWAŻNYCH</w:t>
      </w:r>
    </w:p>
    <w:p w14:paraId="09CFFCE0" w14:textId="77777777" w:rsidR="003210E2" w:rsidRDefault="003210E2" w:rsidP="003210E2">
      <w:pPr>
        <w:spacing w:after="0" w:line="288" w:lineRule="auto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0B24D6A0" w14:textId="2B222515" w:rsidR="003210E2" w:rsidRPr="00013874" w:rsidRDefault="003210E2" w:rsidP="003210E2">
      <w:pPr>
        <w:spacing w:before="120" w:after="120" w:line="276" w:lineRule="auto"/>
        <w:jc w:val="both"/>
        <w:rPr>
          <w:rFonts w:ascii="Aptos" w:eastAsia="Times New Roman" w:hAnsi="Aptos" w:cs="Calibri"/>
          <w:b/>
          <w:bCs/>
        </w:rPr>
      </w:pPr>
      <w:r w:rsidRPr="00013874">
        <w:rPr>
          <w:rFonts w:ascii="Aptos" w:eastAsia="Times New Roman" w:hAnsi="Aptos" w:cs="Calibri"/>
        </w:rPr>
        <w:t>Dotyczy postępowania zakupowego</w:t>
      </w:r>
      <w:r w:rsidRPr="00013874">
        <w:rPr>
          <w:rFonts w:ascii="Aptos" w:eastAsia="Times New Roman" w:hAnsi="Aptos" w:cs="Calibri"/>
          <w:b/>
          <w:bCs/>
        </w:rPr>
        <w:t xml:space="preserve"> nr </w:t>
      </w:r>
      <w:sdt>
        <w:sdtPr>
          <w:rPr>
            <w:b/>
            <w:bCs/>
          </w:rPr>
          <w:alias w:val="AUTOMAT - NIE uzupełniaj"/>
          <w:tag w:val=""/>
          <w:id w:val="-303002528"/>
          <w:placeholder>
            <w:docPart w:val="60B2AF25497C44F6B73F8C0F3843C14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>
            <w:rPr>
              <w:b/>
              <w:bCs/>
            </w:rPr>
            <w:t>POST/HZ/EK/HZL/00159/2026</w:t>
          </w:r>
        </w:sdtContent>
      </w:sdt>
      <w:r w:rsidRPr="00013874">
        <w:rPr>
          <w:rFonts w:ascii="Aptos" w:eastAsia="Times New Roman" w:hAnsi="Aptos" w:cs="Calibri"/>
        </w:rPr>
        <w:t xml:space="preserve"> prowadzonego w trybie przetargu nieograniczonego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350643297"/>
          <w:placeholder>
            <w:docPart w:val="B32F097EB78849B4A6CF75031D34F16F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>
            <w:rPr>
              <w:rFonts w:ascii="Verdana" w:hAnsi="Verdana" w:cstheme="majorBidi"/>
              <w:b/>
              <w:bCs/>
              <w:szCs w:val="26"/>
            </w:rPr>
            <w:t>Zakup i montaż klimatyzacji na 18 Stacjach Paliw PGE EK</w:t>
          </w:r>
        </w:sdtContent>
      </w:sdt>
    </w:p>
    <w:p w14:paraId="1F4A62E9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</w:p>
    <w:p w14:paraId="03C1539F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Nazwa i adres Wykonawcy: ………………………………………………………………………………………………..</w:t>
      </w:r>
    </w:p>
    <w:p w14:paraId="2AB1BF79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</w:p>
    <w:p w14:paraId="000B4E17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Składając ofertę w ww. postępowaniu w oparciu o zasady zawarte w Umowie wraz załącznikami,</w:t>
      </w:r>
    </w:p>
    <w:p w14:paraId="4CBF869F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OŚWIADCZAM, ŻE:</w:t>
      </w:r>
    </w:p>
    <w:p w14:paraId="6A9C596D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podane w poniższej tabeli rozwiązania równoważne:</w:t>
      </w:r>
    </w:p>
    <w:p w14:paraId="0B1FA602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•</w:t>
      </w:r>
      <w:r w:rsidRPr="00013874">
        <w:rPr>
          <w:rFonts w:ascii="Aptos" w:eastAsia="Times New Roman" w:hAnsi="Aptos" w:cs="Calibri"/>
        </w:rPr>
        <w:tab/>
        <w:t>nie spowodowują zmiany terminu realizacji Przedmiotu Umowy,</w:t>
      </w:r>
    </w:p>
    <w:p w14:paraId="5830546C" w14:textId="77777777" w:rsidR="003210E2" w:rsidRPr="00013874" w:rsidRDefault="003210E2" w:rsidP="003210E2">
      <w:pPr>
        <w:spacing w:before="120" w:after="120" w:line="276" w:lineRule="auto"/>
        <w:ind w:left="709" w:hanging="709"/>
        <w:jc w:val="both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•</w:t>
      </w:r>
      <w:r w:rsidRPr="00013874">
        <w:rPr>
          <w:rFonts w:ascii="Aptos" w:eastAsia="Times New Roman" w:hAnsi="Aptos" w:cs="Calibri"/>
        </w:rPr>
        <w:tab/>
        <w:t xml:space="preserve">posiadają parametry nie gorsze niż te, które są określone w </w:t>
      </w:r>
      <w:r w:rsidRPr="00013874">
        <w:rPr>
          <w:rFonts w:ascii="Aptos" w:eastAsia="Times New Roman" w:hAnsi="Aptos" w:cs="Calibri"/>
          <w:b/>
          <w:bCs/>
        </w:rPr>
        <w:t>Załączniku nr 1 do SWZ (OPZ wraz z załącznikami)</w:t>
      </w:r>
      <w:r w:rsidRPr="00013874">
        <w:rPr>
          <w:rFonts w:ascii="Aptos" w:eastAsia="Times New Roman" w:hAnsi="Aptos" w:cs="Calibri"/>
        </w:rPr>
        <w:t xml:space="preserve"> np. dobrane przez projektanta w Dokumentacji Projektowej oraz nie gorsze niż te określone w Standardach Technicznych (</w:t>
      </w:r>
      <w:r w:rsidRPr="00013874">
        <w:rPr>
          <w:rFonts w:ascii="Aptos" w:eastAsia="Times New Roman" w:hAnsi="Aptos" w:cs="Calibri"/>
          <w:i/>
          <w:iCs/>
        </w:rPr>
        <w:t>jeśli zostały udostępnione wraz z dokumentacją postępowania</w:t>
      </w:r>
      <w:r w:rsidRPr="00013874">
        <w:rPr>
          <w:rFonts w:ascii="Aptos" w:eastAsia="Times New Roman" w:hAnsi="Aptos" w:cs="Calibri"/>
        </w:rPr>
        <w:t>) i zagwarantują uzyskanie takich samych lub lepszych parametrów technicznych i eksploatacyjnych w porównaniu do materiałów i urządzeń ujętych w Dokumentacji Projektowej, oraz posiadają niezbędne deklaracje zgodności, atesty, certyfikaty, aprobaty techniczne i dopuszczenia do stosowania określone przepisami prawa.</w:t>
      </w:r>
    </w:p>
    <w:p w14:paraId="512387D4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 xml:space="preserve">Na potwierdzenie powyższego przedkładamy </w:t>
      </w:r>
      <w:r w:rsidRPr="00013874">
        <w:rPr>
          <w:rFonts w:ascii="Aptos" w:eastAsia="Times New Roman" w:hAnsi="Aptos" w:cs="Calibri"/>
          <w:vertAlign w:val="superscript"/>
        </w:rPr>
        <w:footnoteReference w:id="3"/>
      </w:r>
      <w:r w:rsidRPr="00013874">
        <w:rPr>
          <w:rFonts w:ascii="Aptos" w:eastAsia="Times New Roman" w:hAnsi="Aptos" w:cs="Calibri"/>
        </w:rPr>
        <w:t>:</w:t>
      </w:r>
    </w:p>
    <w:p w14:paraId="5B1EACA0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1)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42D16372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2)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75E0E6C6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3)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50023C61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(…)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tbl>
      <w:tblPr>
        <w:tblStyle w:val="Tabela-Siatka21"/>
        <w:tblW w:w="9401" w:type="dxa"/>
        <w:tblInd w:w="0" w:type="dxa"/>
        <w:tblLook w:val="04A0" w:firstRow="1" w:lastRow="0" w:firstColumn="1" w:lastColumn="0" w:noHBand="0" w:noVBand="1"/>
      </w:tblPr>
      <w:tblGrid>
        <w:gridCol w:w="669"/>
        <w:gridCol w:w="1649"/>
        <w:gridCol w:w="2389"/>
        <w:gridCol w:w="1630"/>
        <w:gridCol w:w="3064"/>
      </w:tblGrid>
      <w:tr w:rsidR="003210E2" w:rsidRPr="00013874" w14:paraId="33DD4640" w14:textId="77777777" w:rsidTr="00A01254">
        <w:trPr>
          <w:trHeight w:val="121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3839" w14:textId="77777777" w:rsidR="003210E2" w:rsidRPr="00013874" w:rsidRDefault="003210E2" w:rsidP="00A01254">
            <w:pPr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Lp.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9429" w14:textId="77777777" w:rsidR="003210E2" w:rsidRPr="00013874" w:rsidRDefault="003210E2" w:rsidP="00A0125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Nazwa materiału równoważnego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BE3C" w14:textId="77777777" w:rsidR="003210E2" w:rsidRPr="00013874" w:rsidRDefault="003210E2" w:rsidP="00A0125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Parametry techniczne materiału równoważnego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0B32" w14:textId="77777777" w:rsidR="003210E2" w:rsidRPr="00013874" w:rsidRDefault="003210E2" w:rsidP="00A0125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Nazwa materiału określonego w dokumentacji projektowej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3955" w14:textId="77777777" w:rsidR="003210E2" w:rsidRPr="00013874" w:rsidRDefault="003210E2" w:rsidP="00A0125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Parametry techniczne materiału określonego w dokumentacji projektowej</w:t>
            </w:r>
          </w:p>
        </w:tc>
      </w:tr>
      <w:tr w:rsidR="003210E2" w:rsidRPr="00013874" w14:paraId="6C951BE6" w14:textId="77777777" w:rsidTr="00A01254">
        <w:trPr>
          <w:trHeight w:val="73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CCF5" w14:textId="77777777" w:rsidR="003210E2" w:rsidRPr="00013874" w:rsidRDefault="003210E2" w:rsidP="00A0125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1.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A654" w14:textId="77777777" w:rsidR="003210E2" w:rsidRPr="00013874" w:rsidRDefault="003210E2" w:rsidP="00A01254">
            <w:pPr>
              <w:rPr>
                <w:rFonts w:cs="Calibri"/>
              </w:rPr>
            </w:pPr>
          </w:p>
          <w:p w14:paraId="548C9764" w14:textId="77777777" w:rsidR="003210E2" w:rsidRPr="00013874" w:rsidRDefault="003210E2" w:rsidP="00A01254">
            <w:pPr>
              <w:rPr>
                <w:rFonts w:cs="Calibri"/>
              </w:rPr>
            </w:pPr>
          </w:p>
          <w:p w14:paraId="3098BDFB" w14:textId="77777777" w:rsidR="003210E2" w:rsidRPr="00013874" w:rsidRDefault="003210E2" w:rsidP="00A0125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A2D" w14:textId="77777777" w:rsidR="003210E2" w:rsidRPr="00013874" w:rsidRDefault="003210E2" w:rsidP="00A0125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21F0" w14:textId="77777777" w:rsidR="003210E2" w:rsidRPr="00013874" w:rsidRDefault="003210E2" w:rsidP="00A0125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C1D" w14:textId="77777777" w:rsidR="003210E2" w:rsidRPr="00013874" w:rsidRDefault="003210E2" w:rsidP="00A01254">
            <w:pPr>
              <w:rPr>
                <w:rFonts w:cs="Verdana"/>
              </w:rPr>
            </w:pPr>
          </w:p>
        </w:tc>
      </w:tr>
      <w:tr w:rsidR="003210E2" w:rsidRPr="00013874" w14:paraId="130DE1CF" w14:textId="77777777" w:rsidTr="00A01254">
        <w:trPr>
          <w:trHeight w:val="72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3ED1" w14:textId="77777777" w:rsidR="003210E2" w:rsidRPr="00013874" w:rsidRDefault="003210E2" w:rsidP="00A0125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2.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9FF0" w14:textId="77777777" w:rsidR="003210E2" w:rsidRPr="00013874" w:rsidRDefault="003210E2" w:rsidP="00A01254">
            <w:pPr>
              <w:rPr>
                <w:rFonts w:cs="Calibri"/>
              </w:rPr>
            </w:pPr>
          </w:p>
          <w:p w14:paraId="111E5CA8" w14:textId="77777777" w:rsidR="003210E2" w:rsidRPr="00013874" w:rsidRDefault="003210E2" w:rsidP="00A01254">
            <w:pPr>
              <w:rPr>
                <w:rFonts w:cs="Calibri"/>
              </w:rPr>
            </w:pPr>
          </w:p>
          <w:p w14:paraId="54D561C9" w14:textId="77777777" w:rsidR="003210E2" w:rsidRPr="00013874" w:rsidRDefault="003210E2" w:rsidP="00A0125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4FAD" w14:textId="77777777" w:rsidR="003210E2" w:rsidRPr="00013874" w:rsidRDefault="003210E2" w:rsidP="00A0125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4E00" w14:textId="77777777" w:rsidR="003210E2" w:rsidRPr="00013874" w:rsidRDefault="003210E2" w:rsidP="00A0125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5202" w14:textId="77777777" w:rsidR="003210E2" w:rsidRPr="00013874" w:rsidRDefault="003210E2" w:rsidP="00A01254">
            <w:pPr>
              <w:rPr>
                <w:rFonts w:cs="Verdana"/>
              </w:rPr>
            </w:pPr>
          </w:p>
        </w:tc>
      </w:tr>
      <w:tr w:rsidR="003210E2" w:rsidRPr="00013874" w14:paraId="1EB59172" w14:textId="77777777" w:rsidTr="00A01254">
        <w:trPr>
          <w:trHeight w:val="48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75D4" w14:textId="77777777" w:rsidR="003210E2" w:rsidRPr="00013874" w:rsidRDefault="003210E2" w:rsidP="00A0125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3.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FF44" w14:textId="77777777" w:rsidR="003210E2" w:rsidRPr="00013874" w:rsidRDefault="003210E2" w:rsidP="00A01254">
            <w:pPr>
              <w:rPr>
                <w:rFonts w:cs="Calibri"/>
              </w:rPr>
            </w:pPr>
          </w:p>
          <w:p w14:paraId="232D7E7D" w14:textId="77777777" w:rsidR="003210E2" w:rsidRPr="00013874" w:rsidRDefault="003210E2" w:rsidP="00A01254">
            <w:pPr>
              <w:rPr>
                <w:rFonts w:cs="Calibri"/>
              </w:rPr>
            </w:pPr>
          </w:p>
          <w:p w14:paraId="235A5063" w14:textId="77777777" w:rsidR="003210E2" w:rsidRPr="00013874" w:rsidRDefault="003210E2" w:rsidP="00A0125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AAAC" w14:textId="77777777" w:rsidR="003210E2" w:rsidRPr="00013874" w:rsidRDefault="003210E2" w:rsidP="00A0125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7FB" w14:textId="77777777" w:rsidR="003210E2" w:rsidRPr="00013874" w:rsidRDefault="003210E2" w:rsidP="00A0125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9672" w14:textId="77777777" w:rsidR="003210E2" w:rsidRPr="00013874" w:rsidRDefault="003210E2" w:rsidP="00A01254">
            <w:pPr>
              <w:rPr>
                <w:rFonts w:cs="Verdana"/>
              </w:rPr>
            </w:pPr>
          </w:p>
        </w:tc>
      </w:tr>
      <w:tr w:rsidR="003210E2" w:rsidRPr="00013874" w14:paraId="3A56FC51" w14:textId="77777777" w:rsidTr="00A01254">
        <w:trPr>
          <w:trHeight w:val="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89F9" w14:textId="77777777" w:rsidR="003210E2" w:rsidRPr="00013874" w:rsidRDefault="003210E2" w:rsidP="00A0125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4.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AD7" w14:textId="77777777" w:rsidR="003210E2" w:rsidRPr="00013874" w:rsidRDefault="003210E2" w:rsidP="00A01254">
            <w:pPr>
              <w:rPr>
                <w:rFonts w:cs="Calibri"/>
              </w:rPr>
            </w:pPr>
          </w:p>
          <w:p w14:paraId="5B2E4B96" w14:textId="77777777" w:rsidR="003210E2" w:rsidRPr="00013874" w:rsidRDefault="003210E2" w:rsidP="00A01254">
            <w:pPr>
              <w:rPr>
                <w:rFonts w:cs="Calibri"/>
              </w:rPr>
            </w:pPr>
          </w:p>
          <w:p w14:paraId="1A169F66" w14:textId="77777777" w:rsidR="003210E2" w:rsidRPr="00013874" w:rsidRDefault="003210E2" w:rsidP="00A0125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C0BA" w14:textId="77777777" w:rsidR="003210E2" w:rsidRPr="00013874" w:rsidRDefault="003210E2" w:rsidP="00A0125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9402" w14:textId="77777777" w:rsidR="003210E2" w:rsidRPr="00013874" w:rsidRDefault="003210E2" w:rsidP="00A0125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50D" w14:textId="77777777" w:rsidR="003210E2" w:rsidRPr="00013874" w:rsidRDefault="003210E2" w:rsidP="00A01254">
            <w:pPr>
              <w:rPr>
                <w:rFonts w:cs="Verdana"/>
              </w:rPr>
            </w:pPr>
          </w:p>
        </w:tc>
      </w:tr>
      <w:tr w:rsidR="003210E2" w:rsidRPr="00013874" w14:paraId="70A35AC1" w14:textId="77777777" w:rsidTr="00A01254">
        <w:trPr>
          <w:trHeight w:val="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8E5C" w14:textId="77777777" w:rsidR="003210E2" w:rsidRPr="00013874" w:rsidRDefault="003210E2" w:rsidP="00A0125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 xml:space="preserve">(…).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3E95" w14:textId="77777777" w:rsidR="003210E2" w:rsidRPr="00013874" w:rsidRDefault="003210E2" w:rsidP="00A01254">
            <w:pPr>
              <w:rPr>
                <w:rFonts w:cs="Calibri"/>
              </w:rPr>
            </w:pPr>
          </w:p>
          <w:p w14:paraId="7071A7D4" w14:textId="77777777" w:rsidR="003210E2" w:rsidRPr="00013874" w:rsidRDefault="003210E2" w:rsidP="00A01254">
            <w:pPr>
              <w:rPr>
                <w:rFonts w:cs="Calibri"/>
              </w:rPr>
            </w:pPr>
          </w:p>
          <w:p w14:paraId="534057B7" w14:textId="77777777" w:rsidR="003210E2" w:rsidRPr="00013874" w:rsidRDefault="003210E2" w:rsidP="00A0125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F04E" w14:textId="77777777" w:rsidR="003210E2" w:rsidRPr="00013874" w:rsidRDefault="003210E2" w:rsidP="00A0125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BE99" w14:textId="77777777" w:rsidR="003210E2" w:rsidRPr="00013874" w:rsidRDefault="003210E2" w:rsidP="00A0125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BA64" w14:textId="77777777" w:rsidR="003210E2" w:rsidRPr="00013874" w:rsidRDefault="003210E2" w:rsidP="00A01254">
            <w:pPr>
              <w:rPr>
                <w:rFonts w:cs="Verdana"/>
              </w:rPr>
            </w:pPr>
          </w:p>
        </w:tc>
      </w:tr>
    </w:tbl>
    <w:p w14:paraId="45DD8271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</w:p>
    <w:p w14:paraId="5DE20B48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lastRenderedPageBreak/>
        <w:t>Załączniki (karty katalogowe, deklaracje zgodności, certyfikaty, aprobaty techniczne i dopuszczenia do stosowania określone przepisami prawa):</w:t>
      </w:r>
    </w:p>
    <w:p w14:paraId="43D7A804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1)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435579A5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2)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412880C3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3)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49E0A02A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(…)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496D579B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</w:p>
    <w:p w14:paraId="02C6A1D0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</w:p>
    <w:p w14:paraId="193A6D80" w14:textId="77777777" w:rsidR="003210E2" w:rsidRPr="00013874" w:rsidRDefault="003210E2" w:rsidP="003210E2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………………………………………………………………………………………………..</w:t>
      </w:r>
      <w:r w:rsidRPr="00013874">
        <w:rPr>
          <w:rFonts w:ascii="Aptos" w:eastAsia="Times New Roman" w:hAnsi="Aptos" w:cs="Calibri"/>
        </w:rPr>
        <w:tab/>
      </w:r>
      <w:r w:rsidRPr="00013874">
        <w:rPr>
          <w:rFonts w:ascii="Aptos" w:eastAsia="Times New Roman" w:hAnsi="Aptos" w:cs="Calibri"/>
        </w:rPr>
        <w:tab/>
        <w:t>……………………………………………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38"/>
      </w:tblGrid>
      <w:tr w:rsidR="003210E2" w:rsidRPr="00013874" w14:paraId="445E4F69" w14:textId="77777777" w:rsidTr="00A01254">
        <w:tc>
          <w:tcPr>
            <w:tcW w:w="5245" w:type="dxa"/>
            <w:hideMark/>
          </w:tcPr>
          <w:p w14:paraId="71877F2C" w14:textId="77777777" w:rsidR="003210E2" w:rsidRPr="00013874" w:rsidRDefault="003210E2" w:rsidP="00A01254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ptos" w:eastAsia="Times New Roman" w:hAnsi="Aptos" w:cs="Calibri"/>
                <w:i/>
              </w:rPr>
            </w:pPr>
            <w:r w:rsidRPr="00013874">
              <w:rPr>
                <w:rFonts w:ascii="Aptos" w:eastAsia="Times New Roman" w:hAnsi="Aptos" w:cs="Calibri"/>
                <w:i/>
              </w:rPr>
              <w:t>(imię i nazwisko osoby składającej Oświadczenie, nazwa i adres firmy)</w:t>
            </w:r>
          </w:p>
        </w:tc>
        <w:tc>
          <w:tcPr>
            <w:tcW w:w="4638" w:type="dxa"/>
            <w:hideMark/>
          </w:tcPr>
          <w:p w14:paraId="7626AA40" w14:textId="77777777" w:rsidR="003210E2" w:rsidRPr="00013874" w:rsidRDefault="003210E2" w:rsidP="00A01254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ptos" w:eastAsia="Times New Roman" w:hAnsi="Aptos" w:cs="Calibri"/>
                <w:i/>
              </w:rPr>
            </w:pPr>
            <w:r w:rsidRPr="00013874">
              <w:rPr>
                <w:rFonts w:ascii="Aptos" w:eastAsia="Times New Roman" w:hAnsi="Aptos" w:cs="Calibri"/>
                <w:i/>
              </w:rPr>
              <w:t>(data i podpis)</w:t>
            </w:r>
          </w:p>
        </w:tc>
      </w:tr>
    </w:tbl>
    <w:p w14:paraId="71195A37" w14:textId="77777777" w:rsidR="003210E2" w:rsidRPr="00013874" w:rsidRDefault="003210E2" w:rsidP="003210E2">
      <w:pPr>
        <w:rPr>
          <w:rFonts w:ascii="Aptos" w:eastAsia="Aptos" w:hAnsi="Aptos" w:cs="Times New Roman"/>
        </w:rPr>
      </w:pPr>
    </w:p>
    <w:p w14:paraId="74A6DF79" w14:textId="77777777" w:rsidR="003210E2" w:rsidRPr="00535E9B" w:rsidRDefault="003210E2" w:rsidP="003210E2">
      <w:pPr>
        <w:spacing w:after="0" w:line="288" w:lineRule="auto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40D80996" w14:textId="77777777" w:rsidR="003210E2" w:rsidRPr="00535E9B" w:rsidRDefault="003210E2" w:rsidP="003210E2">
      <w:pPr>
        <w:spacing w:after="0" w:line="288" w:lineRule="auto"/>
        <w:jc w:val="center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3AF4973C" w14:textId="77777777" w:rsidR="003210E2" w:rsidRPr="00535E9B" w:rsidRDefault="003210E2" w:rsidP="003210E2">
      <w:pPr>
        <w:spacing w:after="0" w:line="288" w:lineRule="auto"/>
        <w:jc w:val="center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545AA72C" w14:textId="77777777" w:rsidR="003210E2" w:rsidRDefault="003210E2" w:rsidP="003210E2">
      <w:pPr>
        <w:rPr>
          <w:b/>
        </w:rPr>
      </w:pPr>
    </w:p>
    <w:p w14:paraId="5D81F588" w14:textId="795FC175" w:rsidR="008164F4" w:rsidRDefault="000B34E4" w:rsidP="007E560C">
      <w:pPr>
        <w:rPr>
          <w:b/>
        </w:rPr>
      </w:pPr>
      <w:r>
        <w:rPr>
          <w:b/>
        </w:rPr>
        <w:br w:type="page"/>
      </w:r>
    </w:p>
    <w:p w14:paraId="786BC6EF" w14:textId="5FBD08BD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="003458E1" w:rsidRPr="003458E1">
        <w:rPr>
          <w:b/>
        </w:rPr>
        <w:t>/WYKONAWCY WSPÓLNIE</w:t>
      </w:r>
      <w:r w:rsidR="003458E1" w:rsidRPr="00825F50">
        <w:rPr>
          <w:b/>
        </w:rPr>
        <w:t xml:space="preserve"> </w:t>
      </w:r>
      <w:r w:rsidR="003458E1"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 xml:space="preserve">POSTĘPOWANIA NA PODSTAWIE PRZESŁANEK WSKAZANYCH W PKT 5.1.2 SWZ 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1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2EA0E72F" w:rsidR="00227DC5" w:rsidRPr="00BC5191" w:rsidRDefault="00000000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A70CA3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000000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61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17496708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D670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o udzielenie zamówienia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66363AA4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5B63EA">
            <w:rPr>
              <w:rFonts w:ascii="Verdana" w:hAnsi="Verdana" w:cstheme="majorBidi"/>
              <w:b/>
              <w:bCs/>
              <w:szCs w:val="26"/>
            </w:rPr>
            <w:t>Zakup i montaż klimatyzacji na 18 Stacjach Paliw PGE EK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5B63EA">
            <w:rPr>
              <w:b/>
              <w:bCs/>
            </w:rPr>
            <w:t>POST/HZ/EK/HZL/00159/2026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4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5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4FF7D04" w14:textId="39819434" w:rsidR="00227DC5" w:rsidRDefault="00227DC5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</w:p>
    <w:sectPr w:rsidR="00227DC5" w:rsidSect="00582CE9"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29740" w14:textId="77777777" w:rsidR="00FD38CE" w:rsidRDefault="00FD38CE" w:rsidP="00582CE9">
      <w:pPr>
        <w:spacing w:after="0"/>
      </w:pPr>
      <w:r>
        <w:separator/>
      </w:r>
    </w:p>
  </w:endnote>
  <w:endnote w:type="continuationSeparator" w:id="0">
    <w:p w14:paraId="62E3C1CC" w14:textId="77777777" w:rsidR="00FD38CE" w:rsidRDefault="00FD38CE" w:rsidP="00582CE9">
      <w:pPr>
        <w:spacing w:after="0"/>
      </w:pPr>
      <w:r>
        <w:continuationSeparator/>
      </w:r>
    </w:p>
  </w:endnote>
  <w:endnote w:type="continuationNotice" w:id="1">
    <w:p w14:paraId="380712F2" w14:textId="77777777" w:rsidR="00FD38CE" w:rsidRDefault="00FD38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5EBFB" w14:textId="77777777" w:rsidR="00FD38CE" w:rsidRDefault="00FD38CE" w:rsidP="00582CE9">
      <w:pPr>
        <w:spacing w:after="0"/>
      </w:pPr>
      <w:r>
        <w:separator/>
      </w:r>
    </w:p>
  </w:footnote>
  <w:footnote w:type="continuationSeparator" w:id="0">
    <w:p w14:paraId="4BD2BF7A" w14:textId="77777777" w:rsidR="00FD38CE" w:rsidRDefault="00FD38CE" w:rsidP="00582CE9">
      <w:pPr>
        <w:spacing w:after="0"/>
      </w:pPr>
      <w:r>
        <w:continuationSeparator/>
      </w:r>
    </w:p>
  </w:footnote>
  <w:footnote w:type="continuationNotice" w:id="1">
    <w:p w14:paraId="373C4CCC" w14:textId="77777777" w:rsidR="00FD38CE" w:rsidRDefault="00FD38CE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34CC1CAD" w14:textId="77777777" w:rsidR="003210E2" w:rsidRDefault="003210E2" w:rsidP="003210E2">
      <w:pPr>
        <w:pStyle w:val="Tekstprzypisudolnego"/>
      </w:pPr>
      <w:r>
        <w:rPr>
          <w:rStyle w:val="Odwoanieprzypisudolnego"/>
          <w:rFonts w:ascii="Aptos" w:hAnsi="Aptos"/>
          <w:sz w:val="14"/>
          <w:szCs w:val="14"/>
        </w:rPr>
        <w:footnoteRef/>
      </w:r>
      <w:r>
        <w:rPr>
          <w:sz w:val="14"/>
          <w:szCs w:val="14"/>
        </w:rPr>
        <w:t xml:space="preserve"> Analizy, obliczenia, rysunki zamienne i inne dokumenty potwierdzające, iż rozwiązania równoważne będą posiadały parametry nie gorsze niż te, które są dobrane przez projektanta w Dokumentacji Projektowej Zamawiającego oraz nie będą sprzeczne z rozwiązaniami technicznymi ujętymi w Dokumentacji Projektowej Zamawiającego.</w:t>
      </w:r>
    </w:p>
  </w:footnote>
  <w:footnote w:id="4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53B112F5" w:rsidR="00662D09" w:rsidRPr="006B2C28" w:rsidRDefault="0000000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5B63EA">
                <w:rPr>
                  <w:rFonts w:cstheme="minorHAnsi"/>
                  <w:b/>
                </w:rPr>
                <w:t>POST/HZ/EK/HZL/00159/2026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36107FF1" w:rsidR="00662D09" w:rsidRPr="006B2C28" w:rsidRDefault="00000000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ascii="Open Sans" w:hAnsi="Open Sans" w:cs="Open Sans"/>
                <w:b/>
                <w:bCs/>
                <w:color w:val="000000"/>
                <w:szCs w:val="18"/>
                <w:shd w:val="clear" w:color="auto" w:fill="FDFDFD"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5B63EA">
                <w:rPr>
                  <w:rFonts w:ascii="Open Sans" w:hAnsi="Open Sans" w:cs="Open Sans"/>
                  <w:b/>
                  <w:bCs/>
                  <w:color w:val="000000"/>
                  <w:szCs w:val="18"/>
                  <w:shd w:val="clear" w:color="auto" w:fill="FDFDFD"/>
                </w:rPr>
                <w:t>POST/HZ/EK/HZL/00159/2026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C132F3"/>
    <w:multiLevelType w:val="hybridMultilevel"/>
    <w:tmpl w:val="839EC800"/>
    <w:lvl w:ilvl="0" w:tplc="0415000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08" w:hanging="360"/>
      </w:pPr>
      <w:rPr>
        <w:rFonts w:ascii="Wingdings" w:hAnsi="Wingdings" w:hint="default"/>
      </w:rPr>
    </w:lvl>
  </w:abstractNum>
  <w:abstractNum w:abstractNumId="4" w15:restartNumberingAfterBreak="0">
    <w:nsid w:val="04FD7FAB"/>
    <w:multiLevelType w:val="hybridMultilevel"/>
    <w:tmpl w:val="A7B09172"/>
    <w:lvl w:ilvl="0" w:tplc="6BC26016">
      <w:start w:val="1"/>
      <w:numFmt w:val="lowerLetter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5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3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0EF6471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84B586D"/>
    <w:multiLevelType w:val="hybridMultilevel"/>
    <w:tmpl w:val="0B32C530"/>
    <w:lvl w:ilvl="0" w:tplc="0415000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08" w:hanging="360"/>
      </w:pPr>
      <w:rPr>
        <w:rFonts w:ascii="Wingdings" w:hAnsi="Wingdings" w:hint="default"/>
      </w:rPr>
    </w:lvl>
  </w:abstractNum>
  <w:abstractNum w:abstractNumId="27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42FC6"/>
    <w:multiLevelType w:val="hybridMultilevel"/>
    <w:tmpl w:val="A6C2EC36"/>
    <w:lvl w:ilvl="0" w:tplc="D436D276">
      <w:start w:val="1"/>
      <w:numFmt w:val="lowerLetter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1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6"/>
  </w:num>
  <w:num w:numId="2" w16cid:durableId="560674154">
    <w:abstractNumId w:val="10"/>
  </w:num>
  <w:num w:numId="3" w16cid:durableId="1075207173">
    <w:abstractNumId w:val="22"/>
  </w:num>
  <w:num w:numId="4" w16cid:durableId="1978100265">
    <w:abstractNumId w:val="9"/>
  </w:num>
  <w:num w:numId="5" w16cid:durableId="639697964">
    <w:abstractNumId w:val="29"/>
  </w:num>
  <w:num w:numId="6" w16cid:durableId="1032389716">
    <w:abstractNumId w:val="24"/>
  </w:num>
  <w:num w:numId="7" w16cid:durableId="459766847">
    <w:abstractNumId w:val="14"/>
  </w:num>
  <w:num w:numId="8" w16cid:durableId="1784031032">
    <w:abstractNumId w:val="5"/>
  </w:num>
  <w:num w:numId="9" w16cid:durableId="2137291608">
    <w:abstractNumId w:val="15"/>
  </w:num>
  <w:num w:numId="10" w16cid:durableId="1773235487">
    <w:abstractNumId w:val="23"/>
  </w:num>
  <w:num w:numId="11" w16cid:durableId="1912498990">
    <w:abstractNumId w:val="8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7"/>
  </w:num>
  <w:num w:numId="13" w16cid:durableId="664282622">
    <w:abstractNumId w:val="28"/>
  </w:num>
  <w:num w:numId="14" w16cid:durableId="2126463532">
    <w:abstractNumId w:val="25"/>
  </w:num>
  <w:num w:numId="15" w16cid:durableId="94835623">
    <w:abstractNumId w:val="7"/>
  </w:num>
  <w:num w:numId="16" w16cid:durableId="1687907721">
    <w:abstractNumId w:val="1"/>
  </w:num>
  <w:num w:numId="17" w16cid:durableId="116920605">
    <w:abstractNumId w:val="19"/>
  </w:num>
  <w:num w:numId="18" w16cid:durableId="801265945">
    <w:abstractNumId w:val="11"/>
  </w:num>
  <w:num w:numId="19" w16cid:durableId="115150491">
    <w:abstractNumId w:val="0"/>
  </w:num>
  <w:num w:numId="20" w16cid:durableId="285354428">
    <w:abstractNumId w:val="32"/>
  </w:num>
  <w:num w:numId="21" w16cid:durableId="407768572">
    <w:abstractNumId w:val="13"/>
  </w:num>
  <w:num w:numId="22" w16cid:durableId="754594737">
    <w:abstractNumId w:val="19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2"/>
  </w:num>
  <w:num w:numId="25" w16cid:durableId="412556057">
    <w:abstractNumId w:val="16"/>
  </w:num>
  <w:num w:numId="26" w16cid:durableId="135568649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8"/>
  </w:num>
  <w:num w:numId="28" w16cid:durableId="711342084">
    <w:abstractNumId w:val="27"/>
  </w:num>
  <w:num w:numId="29" w16cid:durableId="1136098614">
    <w:abstractNumId w:val="8"/>
  </w:num>
  <w:num w:numId="30" w16cid:durableId="1781100722">
    <w:abstractNumId w:val="21"/>
  </w:num>
  <w:num w:numId="31" w16cid:durableId="109975843">
    <w:abstractNumId w:val="31"/>
  </w:num>
  <w:num w:numId="32" w16cid:durableId="2089383420">
    <w:abstractNumId w:val="20"/>
  </w:num>
  <w:num w:numId="33" w16cid:durableId="903180117">
    <w:abstractNumId w:val="17"/>
    <w:lvlOverride w:ilvl="0">
      <w:startOverride w:val="1"/>
    </w:lvlOverride>
    <w:lvlOverride w:ilvl="1">
      <w:startOverride w:val="4"/>
    </w:lvlOverride>
    <w:lvlOverride w:ilvl="2">
      <w:startOverride w:val="16"/>
    </w:lvlOverride>
  </w:num>
  <w:num w:numId="34" w16cid:durableId="19843117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06117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99894728">
    <w:abstractNumId w:val="30"/>
  </w:num>
  <w:num w:numId="37" w16cid:durableId="1851140012">
    <w:abstractNumId w:val="4"/>
  </w:num>
  <w:num w:numId="38" w16cid:durableId="250159863">
    <w:abstractNumId w:val="3"/>
  </w:num>
  <w:num w:numId="39" w16cid:durableId="1296790878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activeWritingStyle w:appName="MSWord" w:lang="de-DE" w:vendorID="64" w:dllVersion="6" w:nlCheck="1" w:checkStyle="0"/>
  <w:activeWritingStyle w:appName="MSWord" w:lang="pl-PL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14C"/>
    <w:rsid w:val="000054BC"/>
    <w:rsid w:val="00005DA5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C0A"/>
    <w:rsid w:val="00071C98"/>
    <w:rsid w:val="00072712"/>
    <w:rsid w:val="000729B9"/>
    <w:rsid w:val="000730E8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CC5"/>
    <w:rsid w:val="0008267F"/>
    <w:rsid w:val="00082B1F"/>
    <w:rsid w:val="00082EA2"/>
    <w:rsid w:val="00083221"/>
    <w:rsid w:val="00083E3A"/>
    <w:rsid w:val="00083E4E"/>
    <w:rsid w:val="00084310"/>
    <w:rsid w:val="000848C6"/>
    <w:rsid w:val="00084E8A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774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3F8E"/>
    <w:rsid w:val="000C48BD"/>
    <w:rsid w:val="000C57E1"/>
    <w:rsid w:val="000C5C7D"/>
    <w:rsid w:val="000C637D"/>
    <w:rsid w:val="000C65BB"/>
    <w:rsid w:val="000C68B7"/>
    <w:rsid w:val="000C6A69"/>
    <w:rsid w:val="000C6B2A"/>
    <w:rsid w:val="000C6C90"/>
    <w:rsid w:val="000C71BC"/>
    <w:rsid w:val="000C7C80"/>
    <w:rsid w:val="000D04B2"/>
    <w:rsid w:val="000D0D2E"/>
    <w:rsid w:val="000D195F"/>
    <w:rsid w:val="000D230A"/>
    <w:rsid w:val="000D2555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0F1F"/>
    <w:rsid w:val="000E100B"/>
    <w:rsid w:val="000E1ECA"/>
    <w:rsid w:val="000E2B72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31B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07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19AE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021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B34"/>
    <w:rsid w:val="001B6D4C"/>
    <w:rsid w:val="001B6F9B"/>
    <w:rsid w:val="001B74A1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135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98"/>
    <w:rsid w:val="001E7BE6"/>
    <w:rsid w:val="001F0004"/>
    <w:rsid w:val="001F006F"/>
    <w:rsid w:val="001F01EF"/>
    <w:rsid w:val="001F2EA6"/>
    <w:rsid w:val="001F3015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800"/>
    <w:rsid w:val="001F7C2B"/>
    <w:rsid w:val="00200131"/>
    <w:rsid w:val="0020031C"/>
    <w:rsid w:val="002007D0"/>
    <w:rsid w:val="002008CC"/>
    <w:rsid w:val="00200A38"/>
    <w:rsid w:val="00201311"/>
    <w:rsid w:val="00202341"/>
    <w:rsid w:val="00202453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5F78"/>
    <w:rsid w:val="00216235"/>
    <w:rsid w:val="00216E48"/>
    <w:rsid w:val="0021710D"/>
    <w:rsid w:val="00217290"/>
    <w:rsid w:val="00220868"/>
    <w:rsid w:val="00220EDE"/>
    <w:rsid w:val="0022137E"/>
    <w:rsid w:val="0022141A"/>
    <w:rsid w:val="002214B9"/>
    <w:rsid w:val="00221552"/>
    <w:rsid w:val="00221925"/>
    <w:rsid w:val="00222C62"/>
    <w:rsid w:val="002230D6"/>
    <w:rsid w:val="00223A97"/>
    <w:rsid w:val="00223C4C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28D"/>
    <w:rsid w:val="00241AFF"/>
    <w:rsid w:val="0024208D"/>
    <w:rsid w:val="00242951"/>
    <w:rsid w:val="00242977"/>
    <w:rsid w:val="00242DE1"/>
    <w:rsid w:val="002430C0"/>
    <w:rsid w:val="00243130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0A1C"/>
    <w:rsid w:val="002513A8"/>
    <w:rsid w:val="00251553"/>
    <w:rsid w:val="002516C7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C2D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C000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3FF5"/>
    <w:rsid w:val="002C4846"/>
    <w:rsid w:val="002C4ADB"/>
    <w:rsid w:val="002C58B7"/>
    <w:rsid w:val="002C5D77"/>
    <w:rsid w:val="002C5DD3"/>
    <w:rsid w:val="002C7050"/>
    <w:rsid w:val="002C735B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83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AB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10E2"/>
    <w:rsid w:val="003222CF"/>
    <w:rsid w:val="003225FB"/>
    <w:rsid w:val="00323B3C"/>
    <w:rsid w:val="00323F65"/>
    <w:rsid w:val="00324AFA"/>
    <w:rsid w:val="00324BB9"/>
    <w:rsid w:val="00324BE7"/>
    <w:rsid w:val="00325BFC"/>
    <w:rsid w:val="00325E8E"/>
    <w:rsid w:val="00325FD2"/>
    <w:rsid w:val="00326394"/>
    <w:rsid w:val="0033058B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8E1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56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406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BD1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2F3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2B0"/>
    <w:rsid w:val="003F23E5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5E87"/>
    <w:rsid w:val="004071A4"/>
    <w:rsid w:val="00407904"/>
    <w:rsid w:val="0041039F"/>
    <w:rsid w:val="00410EF0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553"/>
    <w:rsid w:val="00416ADA"/>
    <w:rsid w:val="0041703C"/>
    <w:rsid w:val="0042134A"/>
    <w:rsid w:val="00421525"/>
    <w:rsid w:val="00421B55"/>
    <w:rsid w:val="00421D2D"/>
    <w:rsid w:val="00421E4A"/>
    <w:rsid w:val="00422255"/>
    <w:rsid w:val="004225D4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3EEC"/>
    <w:rsid w:val="0043408A"/>
    <w:rsid w:val="00434113"/>
    <w:rsid w:val="00434122"/>
    <w:rsid w:val="00434162"/>
    <w:rsid w:val="004345C4"/>
    <w:rsid w:val="00434EA4"/>
    <w:rsid w:val="004350D4"/>
    <w:rsid w:val="004353EB"/>
    <w:rsid w:val="004359EE"/>
    <w:rsid w:val="0043681D"/>
    <w:rsid w:val="00436F85"/>
    <w:rsid w:val="004370DF"/>
    <w:rsid w:val="004377E5"/>
    <w:rsid w:val="00437AAF"/>
    <w:rsid w:val="004400D0"/>
    <w:rsid w:val="0044024D"/>
    <w:rsid w:val="00440476"/>
    <w:rsid w:val="00441885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032"/>
    <w:rsid w:val="00462947"/>
    <w:rsid w:val="004635E9"/>
    <w:rsid w:val="00463626"/>
    <w:rsid w:val="00463BA7"/>
    <w:rsid w:val="00463BEA"/>
    <w:rsid w:val="00464A40"/>
    <w:rsid w:val="00464DB1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970"/>
    <w:rsid w:val="00473C5C"/>
    <w:rsid w:val="004746A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85B"/>
    <w:rsid w:val="00490ABA"/>
    <w:rsid w:val="00490E12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C66"/>
    <w:rsid w:val="004E40C1"/>
    <w:rsid w:val="004E4433"/>
    <w:rsid w:val="004E4D21"/>
    <w:rsid w:val="004E50BD"/>
    <w:rsid w:val="004E5A36"/>
    <w:rsid w:val="004E5E2F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A75"/>
    <w:rsid w:val="005079B3"/>
    <w:rsid w:val="00510B34"/>
    <w:rsid w:val="00511096"/>
    <w:rsid w:val="005114EE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9A4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A43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0F4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08A7"/>
    <w:rsid w:val="005716CA"/>
    <w:rsid w:val="0057234D"/>
    <w:rsid w:val="00572CB8"/>
    <w:rsid w:val="00572E31"/>
    <w:rsid w:val="00573C91"/>
    <w:rsid w:val="005740DD"/>
    <w:rsid w:val="00574211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3383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AF8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3B70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B63EA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4E5"/>
    <w:rsid w:val="005E654C"/>
    <w:rsid w:val="005E6CE0"/>
    <w:rsid w:val="005E6F31"/>
    <w:rsid w:val="005E7423"/>
    <w:rsid w:val="005E7F5F"/>
    <w:rsid w:val="005F00EF"/>
    <w:rsid w:val="005F0EE1"/>
    <w:rsid w:val="005F13FF"/>
    <w:rsid w:val="005F1D33"/>
    <w:rsid w:val="005F307C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5E27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58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1E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C51"/>
    <w:rsid w:val="00647F7A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5737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6116"/>
    <w:rsid w:val="00666CAD"/>
    <w:rsid w:val="00666DFA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C2A"/>
    <w:rsid w:val="00692ED0"/>
    <w:rsid w:val="006931D9"/>
    <w:rsid w:val="00693908"/>
    <w:rsid w:val="0069437B"/>
    <w:rsid w:val="00695132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1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F6A"/>
    <w:rsid w:val="006C2081"/>
    <w:rsid w:val="006C238E"/>
    <w:rsid w:val="006C2510"/>
    <w:rsid w:val="006C355D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D53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D37"/>
    <w:rsid w:val="006E30B1"/>
    <w:rsid w:val="006E31F8"/>
    <w:rsid w:val="006E3736"/>
    <w:rsid w:val="006E467D"/>
    <w:rsid w:val="006E5273"/>
    <w:rsid w:val="006E527E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2EA"/>
    <w:rsid w:val="006F79CA"/>
    <w:rsid w:val="006F7E08"/>
    <w:rsid w:val="006F7E7E"/>
    <w:rsid w:val="006F7E96"/>
    <w:rsid w:val="0070006B"/>
    <w:rsid w:val="00700243"/>
    <w:rsid w:val="007002A1"/>
    <w:rsid w:val="007010A5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4B52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63FA"/>
    <w:rsid w:val="00726F9E"/>
    <w:rsid w:val="00727250"/>
    <w:rsid w:val="00727BE1"/>
    <w:rsid w:val="00731150"/>
    <w:rsid w:val="00731182"/>
    <w:rsid w:val="0073187A"/>
    <w:rsid w:val="00731EB3"/>
    <w:rsid w:val="0073245F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5D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285"/>
    <w:rsid w:val="00772BBA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280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669C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7D6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60C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188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134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2A3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28C7"/>
    <w:rsid w:val="00853442"/>
    <w:rsid w:val="0085359A"/>
    <w:rsid w:val="00853609"/>
    <w:rsid w:val="0085365E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B29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4083"/>
    <w:rsid w:val="0088418C"/>
    <w:rsid w:val="00886274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3900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79F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89B"/>
    <w:rsid w:val="008E1DEF"/>
    <w:rsid w:val="008E4AAB"/>
    <w:rsid w:val="008E4AF8"/>
    <w:rsid w:val="008E4EA7"/>
    <w:rsid w:val="008E51B5"/>
    <w:rsid w:val="008E5363"/>
    <w:rsid w:val="008E5BB0"/>
    <w:rsid w:val="008E663E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169A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A02"/>
    <w:rsid w:val="00921C34"/>
    <w:rsid w:val="00921E53"/>
    <w:rsid w:val="0092273A"/>
    <w:rsid w:val="009229DA"/>
    <w:rsid w:val="0092353A"/>
    <w:rsid w:val="0092353E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12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6DE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0DE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C25"/>
    <w:rsid w:val="00966F0D"/>
    <w:rsid w:val="009671EF"/>
    <w:rsid w:val="00967242"/>
    <w:rsid w:val="00967F21"/>
    <w:rsid w:val="0097002C"/>
    <w:rsid w:val="00970881"/>
    <w:rsid w:val="00971012"/>
    <w:rsid w:val="00971E24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3A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8D"/>
    <w:rsid w:val="009A4294"/>
    <w:rsid w:val="009A4BCB"/>
    <w:rsid w:val="009A4D3D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4FB"/>
    <w:rsid w:val="009C37C2"/>
    <w:rsid w:val="009C3DB4"/>
    <w:rsid w:val="009C40F8"/>
    <w:rsid w:val="009C429F"/>
    <w:rsid w:val="009C5BC9"/>
    <w:rsid w:val="009C5CFB"/>
    <w:rsid w:val="009C5E9F"/>
    <w:rsid w:val="009C6121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CA4"/>
    <w:rsid w:val="009F4FD2"/>
    <w:rsid w:val="009F50A1"/>
    <w:rsid w:val="009F5512"/>
    <w:rsid w:val="009F5B87"/>
    <w:rsid w:val="009F5B8E"/>
    <w:rsid w:val="009F6095"/>
    <w:rsid w:val="009F670B"/>
    <w:rsid w:val="009F6B2E"/>
    <w:rsid w:val="009F7CC6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63F2"/>
    <w:rsid w:val="00A0767D"/>
    <w:rsid w:val="00A07D71"/>
    <w:rsid w:val="00A10042"/>
    <w:rsid w:val="00A100DD"/>
    <w:rsid w:val="00A10869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174BF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7CC"/>
    <w:rsid w:val="00A608BF"/>
    <w:rsid w:val="00A60AFC"/>
    <w:rsid w:val="00A60B21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EE0"/>
    <w:rsid w:val="00A663D5"/>
    <w:rsid w:val="00A67A49"/>
    <w:rsid w:val="00A70640"/>
    <w:rsid w:val="00A709CC"/>
    <w:rsid w:val="00A70CA3"/>
    <w:rsid w:val="00A70F73"/>
    <w:rsid w:val="00A71069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2EC7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128B"/>
    <w:rsid w:val="00A91469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A7C2D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276B"/>
    <w:rsid w:val="00AC308D"/>
    <w:rsid w:val="00AC3857"/>
    <w:rsid w:val="00AC392E"/>
    <w:rsid w:val="00AC41D8"/>
    <w:rsid w:val="00AC480F"/>
    <w:rsid w:val="00AC493D"/>
    <w:rsid w:val="00AC4B9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D0980"/>
    <w:rsid w:val="00AD0AAB"/>
    <w:rsid w:val="00AD0CB8"/>
    <w:rsid w:val="00AD11AD"/>
    <w:rsid w:val="00AD15E6"/>
    <w:rsid w:val="00AD21C3"/>
    <w:rsid w:val="00AD26BD"/>
    <w:rsid w:val="00AD27FC"/>
    <w:rsid w:val="00AD3EC1"/>
    <w:rsid w:val="00AD4809"/>
    <w:rsid w:val="00AD4D9D"/>
    <w:rsid w:val="00AD5370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5F5D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805"/>
    <w:rsid w:val="00B04C07"/>
    <w:rsid w:val="00B04C85"/>
    <w:rsid w:val="00B0522F"/>
    <w:rsid w:val="00B05884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21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81D"/>
    <w:rsid w:val="00B33D1C"/>
    <w:rsid w:val="00B34BCC"/>
    <w:rsid w:val="00B34E21"/>
    <w:rsid w:val="00B35099"/>
    <w:rsid w:val="00B35462"/>
    <w:rsid w:val="00B360CD"/>
    <w:rsid w:val="00B36419"/>
    <w:rsid w:val="00B36539"/>
    <w:rsid w:val="00B36806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843"/>
    <w:rsid w:val="00B441DE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29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5FA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529"/>
    <w:rsid w:val="00BA18EE"/>
    <w:rsid w:val="00BA1916"/>
    <w:rsid w:val="00BA266E"/>
    <w:rsid w:val="00BA2D02"/>
    <w:rsid w:val="00BA363E"/>
    <w:rsid w:val="00BA3BF9"/>
    <w:rsid w:val="00BA43E9"/>
    <w:rsid w:val="00BA45C8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58"/>
    <w:rsid w:val="00BB5D8D"/>
    <w:rsid w:val="00BB5E9E"/>
    <w:rsid w:val="00BB6DE8"/>
    <w:rsid w:val="00BB720F"/>
    <w:rsid w:val="00BB72AB"/>
    <w:rsid w:val="00BC068B"/>
    <w:rsid w:val="00BC09FC"/>
    <w:rsid w:val="00BC18A4"/>
    <w:rsid w:val="00BC1C51"/>
    <w:rsid w:val="00BC1FAC"/>
    <w:rsid w:val="00BC2015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712"/>
    <w:rsid w:val="00BD0BC1"/>
    <w:rsid w:val="00BD0C3A"/>
    <w:rsid w:val="00BD11D0"/>
    <w:rsid w:val="00BD192A"/>
    <w:rsid w:val="00BD1E56"/>
    <w:rsid w:val="00BD1FBC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000"/>
    <w:rsid w:val="00BE71E1"/>
    <w:rsid w:val="00BE7229"/>
    <w:rsid w:val="00BE77C6"/>
    <w:rsid w:val="00BE7A02"/>
    <w:rsid w:val="00BF0EA5"/>
    <w:rsid w:val="00BF13A6"/>
    <w:rsid w:val="00BF1EC3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1579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83E"/>
    <w:rsid w:val="00C31B34"/>
    <w:rsid w:val="00C322A9"/>
    <w:rsid w:val="00C32621"/>
    <w:rsid w:val="00C32B9A"/>
    <w:rsid w:val="00C33071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4E0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F4A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A71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C6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B7D1B"/>
    <w:rsid w:val="00CC014B"/>
    <w:rsid w:val="00CC0D07"/>
    <w:rsid w:val="00CC156E"/>
    <w:rsid w:val="00CC23CB"/>
    <w:rsid w:val="00CC25E1"/>
    <w:rsid w:val="00CC2C17"/>
    <w:rsid w:val="00CC3411"/>
    <w:rsid w:val="00CC4029"/>
    <w:rsid w:val="00CC4292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E04B2"/>
    <w:rsid w:val="00CE0534"/>
    <w:rsid w:val="00CE0704"/>
    <w:rsid w:val="00CE1312"/>
    <w:rsid w:val="00CE1492"/>
    <w:rsid w:val="00CE24F4"/>
    <w:rsid w:val="00CE27BF"/>
    <w:rsid w:val="00CE2E2F"/>
    <w:rsid w:val="00CE3331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842"/>
    <w:rsid w:val="00D1108C"/>
    <w:rsid w:val="00D12346"/>
    <w:rsid w:val="00D12491"/>
    <w:rsid w:val="00D126F7"/>
    <w:rsid w:val="00D129E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458"/>
    <w:rsid w:val="00D5364F"/>
    <w:rsid w:val="00D53C50"/>
    <w:rsid w:val="00D53D6F"/>
    <w:rsid w:val="00D544F4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09B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528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471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BCD"/>
    <w:rsid w:val="00DB7E6F"/>
    <w:rsid w:val="00DC007D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6AFE"/>
    <w:rsid w:val="00DD70DA"/>
    <w:rsid w:val="00DD78C7"/>
    <w:rsid w:val="00DD7C06"/>
    <w:rsid w:val="00DE0F9F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677A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016D"/>
    <w:rsid w:val="00E11F26"/>
    <w:rsid w:val="00E121E1"/>
    <w:rsid w:val="00E13296"/>
    <w:rsid w:val="00E13A24"/>
    <w:rsid w:val="00E13A3D"/>
    <w:rsid w:val="00E145D8"/>
    <w:rsid w:val="00E164B5"/>
    <w:rsid w:val="00E16DC0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107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1AB3"/>
    <w:rsid w:val="00E4274C"/>
    <w:rsid w:val="00E431F9"/>
    <w:rsid w:val="00E44020"/>
    <w:rsid w:val="00E44421"/>
    <w:rsid w:val="00E447CC"/>
    <w:rsid w:val="00E44E00"/>
    <w:rsid w:val="00E4528D"/>
    <w:rsid w:val="00E454B8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B55"/>
    <w:rsid w:val="00E71C0E"/>
    <w:rsid w:val="00E71D13"/>
    <w:rsid w:val="00E728E3"/>
    <w:rsid w:val="00E72CD1"/>
    <w:rsid w:val="00E72FDF"/>
    <w:rsid w:val="00E7590D"/>
    <w:rsid w:val="00E760B5"/>
    <w:rsid w:val="00E766C3"/>
    <w:rsid w:val="00E7675E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7B8"/>
    <w:rsid w:val="00EA6B97"/>
    <w:rsid w:val="00EA6DBA"/>
    <w:rsid w:val="00EA703D"/>
    <w:rsid w:val="00EA7076"/>
    <w:rsid w:val="00EA70B8"/>
    <w:rsid w:val="00EA7FCA"/>
    <w:rsid w:val="00EB04AD"/>
    <w:rsid w:val="00EB143B"/>
    <w:rsid w:val="00EB16A5"/>
    <w:rsid w:val="00EB16DD"/>
    <w:rsid w:val="00EB17E8"/>
    <w:rsid w:val="00EB2052"/>
    <w:rsid w:val="00EB42D3"/>
    <w:rsid w:val="00EB461B"/>
    <w:rsid w:val="00EB48B9"/>
    <w:rsid w:val="00EB4A77"/>
    <w:rsid w:val="00EB529D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184"/>
    <w:rsid w:val="00ED5C3D"/>
    <w:rsid w:val="00ED5C61"/>
    <w:rsid w:val="00ED6C79"/>
    <w:rsid w:val="00ED7628"/>
    <w:rsid w:val="00ED77F9"/>
    <w:rsid w:val="00ED7847"/>
    <w:rsid w:val="00EE090B"/>
    <w:rsid w:val="00EE0C6D"/>
    <w:rsid w:val="00EE11AA"/>
    <w:rsid w:val="00EE147E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88C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A07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193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9B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67FF3"/>
    <w:rsid w:val="00F70584"/>
    <w:rsid w:val="00F70D9C"/>
    <w:rsid w:val="00F7122E"/>
    <w:rsid w:val="00F714EA"/>
    <w:rsid w:val="00F71D60"/>
    <w:rsid w:val="00F71E4E"/>
    <w:rsid w:val="00F72246"/>
    <w:rsid w:val="00F7230D"/>
    <w:rsid w:val="00F727E4"/>
    <w:rsid w:val="00F72CA7"/>
    <w:rsid w:val="00F72F37"/>
    <w:rsid w:val="00F73775"/>
    <w:rsid w:val="00F7420D"/>
    <w:rsid w:val="00F7439F"/>
    <w:rsid w:val="00F74E73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43D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95A"/>
    <w:rsid w:val="00F86A25"/>
    <w:rsid w:val="00F86F3A"/>
    <w:rsid w:val="00F86F42"/>
    <w:rsid w:val="00F8781A"/>
    <w:rsid w:val="00F879B9"/>
    <w:rsid w:val="00F87DB9"/>
    <w:rsid w:val="00F90455"/>
    <w:rsid w:val="00F909D8"/>
    <w:rsid w:val="00F90B3E"/>
    <w:rsid w:val="00F91758"/>
    <w:rsid w:val="00F918CA"/>
    <w:rsid w:val="00F9236F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981"/>
    <w:rsid w:val="00F97C5A"/>
    <w:rsid w:val="00FA0B8D"/>
    <w:rsid w:val="00FA10E8"/>
    <w:rsid w:val="00FA1123"/>
    <w:rsid w:val="00FA1EC3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2A1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38CE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AD1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82EC7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yperlink" Target="https://swpp2.gkpge.pl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helpdesk.zakupy@gkpge.pl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yperlink" Target="http://www.gkpge.pl/complianc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kpge.pl/grupapge/przetargi/zakupy/dokumenty" TargetMode="External"/><Relationship Id="rId20" Type="http://schemas.openxmlformats.org/officeDocument/2006/relationships/hyperlink" Target="https://www.gkpge.pl/grupa-pge/przetargi/zakupy/dokumenty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swpp2.gkpge.pl" TargetMode="External"/><Relationship Id="rId23" Type="http://schemas.openxmlformats.org/officeDocument/2006/relationships/header" Target="header1.xml"/><Relationship Id="rId28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hyperlink" Target="https://swpp2.gkpge.p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kpge.pl/grupa-pge/przetargi/zakupy/dokumenty" TargetMode="External"/><Relationship Id="rId22" Type="http://schemas.openxmlformats.org/officeDocument/2006/relationships/hyperlink" Target="https://www.gkpge.pl/grupa-pge/przetargi/zakupy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F793DEBDF64BC6B6C9051ABC2BA0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309B93-9085-4260-8D08-5EE17C508E6C}"/>
      </w:docPartPr>
      <w:docPartBody>
        <w:p w:rsidR="00D247F1" w:rsidRDefault="00D247F1" w:rsidP="00D247F1">
          <w:pPr>
            <w:pStyle w:val="46F793DEBDF64BC6B6C9051ABC2BA035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0BB1881C069F4F75BE4328F20A02EF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93E14F-FAA1-4A6C-9B5F-D23CC91977D9}"/>
      </w:docPartPr>
      <w:docPartBody>
        <w:p w:rsidR="00D247F1" w:rsidRDefault="00D247F1" w:rsidP="00D247F1">
          <w:pPr>
            <w:pStyle w:val="0BB1881C069F4F75BE4328F20A02EF06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F4B881226F14638AF2D883184FDF1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FC4D1D-0D37-4289-A9E5-7892C36F1C45}"/>
      </w:docPartPr>
      <w:docPartBody>
        <w:p w:rsidR="002B424A" w:rsidRDefault="00773FE2" w:rsidP="00773FE2">
          <w:pPr>
            <w:pStyle w:val="AF4B881226F14638AF2D883184FDF13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5A8688AAE93447A4821F0461FF5287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1FC0BE-4949-4499-A6B2-24C063500AAB}"/>
      </w:docPartPr>
      <w:docPartBody>
        <w:p w:rsidR="002B424A" w:rsidRDefault="00773FE2" w:rsidP="00773FE2">
          <w:pPr>
            <w:pStyle w:val="5A8688AAE93447A4821F0461FF52878E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37C5744DEFAD492A98D183BF08793F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082764-93A9-4BE0-8936-F5A2F1FD9417}"/>
      </w:docPartPr>
      <w:docPartBody>
        <w:p w:rsidR="002B424A" w:rsidRDefault="00773FE2" w:rsidP="00773FE2">
          <w:pPr>
            <w:pStyle w:val="37C5744DEFAD492A98D183BF08793FE2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C993346D34B496CAE9C864C0D4452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0D03CE-EF24-447C-A5DC-1576826E5704}"/>
      </w:docPartPr>
      <w:docPartBody>
        <w:p w:rsidR="002B424A" w:rsidRDefault="00773FE2" w:rsidP="00773FE2">
          <w:pPr>
            <w:pStyle w:val="1C993346D34B496CAE9C864C0D445275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EA3B94C47067472F827B5DFBDA0745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837BF6-7100-41FF-BE78-D0BC4F96F045}"/>
      </w:docPartPr>
      <w:docPartBody>
        <w:p w:rsidR="002B424A" w:rsidRDefault="00773FE2" w:rsidP="00773FE2">
          <w:pPr>
            <w:pStyle w:val="EA3B94C47067472F827B5DFBDA074525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60B2AF25497C44F6B73F8C0F3843C1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E7ADA9-86A0-44BA-927F-3EEDDB3ECB9A}"/>
      </w:docPartPr>
      <w:docPartBody>
        <w:p w:rsidR="00000000" w:rsidRDefault="002B424A" w:rsidP="002B424A">
          <w:pPr>
            <w:pStyle w:val="60B2AF25497C44F6B73F8C0F3843C14E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B32F097EB78849B4A6CF75031D34F1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843955-0A92-49B3-9744-E040947ABAC0}"/>
      </w:docPartPr>
      <w:docPartBody>
        <w:p w:rsidR="00000000" w:rsidRDefault="002B424A" w:rsidP="002B424A">
          <w:pPr>
            <w:pStyle w:val="B32F097EB78849B4A6CF75031D34F16F"/>
          </w:pPr>
          <w:r w:rsidRPr="009B0344">
            <w:rPr>
              <w:rStyle w:val="Tekstzastpczy"/>
            </w:rPr>
            <w:t>[Adres firmy]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874EA"/>
    <w:rsid w:val="000E0F1F"/>
    <w:rsid w:val="000F0A07"/>
    <w:rsid w:val="00162D46"/>
    <w:rsid w:val="00186783"/>
    <w:rsid w:val="001C5E49"/>
    <w:rsid w:val="00265B29"/>
    <w:rsid w:val="002B424A"/>
    <w:rsid w:val="002D7F83"/>
    <w:rsid w:val="002E1433"/>
    <w:rsid w:val="0034683C"/>
    <w:rsid w:val="0034757F"/>
    <w:rsid w:val="003D1D99"/>
    <w:rsid w:val="004225D4"/>
    <w:rsid w:val="00464DB1"/>
    <w:rsid w:val="004D287B"/>
    <w:rsid w:val="00525EC6"/>
    <w:rsid w:val="00555740"/>
    <w:rsid w:val="005D671E"/>
    <w:rsid w:val="00666CAD"/>
    <w:rsid w:val="006B20E5"/>
    <w:rsid w:val="006B3F7D"/>
    <w:rsid w:val="00773FE2"/>
    <w:rsid w:val="00794FA7"/>
    <w:rsid w:val="007A1D05"/>
    <w:rsid w:val="00864DDF"/>
    <w:rsid w:val="009C116D"/>
    <w:rsid w:val="00A174BF"/>
    <w:rsid w:val="00A3628F"/>
    <w:rsid w:val="00A60B21"/>
    <w:rsid w:val="00AA7C2D"/>
    <w:rsid w:val="00AD4D9D"/>
    <w:rsid w:val="00B05884"/>
    <w:rsid w:val="00C44945"/>
    <w:rsid w:val="00C45B45"/>
    <w:rsid w:val="00CB59C6"/>
    <w:rsid w:val="00CB7D1B"/>
    <w:rsid w:val="00CE0534"/>
    <w:rsid w:val="00D247F1"/>
    <w:rsid w:val="00D72AA2"/>
    <w:rsid w:val="00D76892"/>
    <w:rsid w:val="00DA0DC3"/>
    <w:rsid w:val="00DB52C8"/>
    <w:rsid w:val="00DC2984"/>
    <w:rsid w:val="00E25CAE"/>
    <w:rsid w:val="00EB16DD"/>
    <w:rsid w:val="00EB17E8"/>
    <w:rsid w:val="00EF37F7"/>
    <w:rsid w:val="00F3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B424A"/>
    <w:rPr>
      <w:color w:val="808080"/>
    </w:rPr>
  </w:style>
  <w:style w:type="paragraph" w:customStyle="1" w:styleId="46F793DEBDF64BC6B6C9051ABC2BA035">
    <w:name w:val="46F793DEBDF64BC6B6C9051ABC2BA035"/>
    <w:rsid w:val="00D247F1"/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60B2AF25497C44F6B73F8C0F3843C14E">
    <w:name w:val="60B2AF25497C44F6B73F8C0F3843C14E"/>
    <w:rsid w:val="002B424A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B32F097EB78849B4A6CF75031D34F16F">
    <w:name w:val="B32F097EB78849B4A6CF75031D34F16F"/>
    <w:rsid w:val="002B424A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AF4B881226F14638AF2D883184FDF139">
    <w:name w:val="AF4B881226F14638AF2D883184FDF139"/>
    <w:rsid w:val="00773FE2"/>
  </w:style>
  <w:style w:type="paragraph" w:customStyle="1" w:styleId="5A8688AAE93447A4821F0461FF52878E">
    <w:name w:val="5A8688AAE93447A4821F0461FF52878E"/>
    <w:rsid w:val="00773FE2"/>
  </w:style>
  <w:style w:type="paragraph" w:customStyle="1" w:styleId="37C5744DEFAD492A98D183BF08793FE2">
    <w:name w:val="37C5744DEFAD492A98D183BF08793FE2"/>
    <w:rsid w:val="00773FE2"/>
  </w:style>
  <w:style w:type="paragraph" w:customStyle="1" w:styleId="1C993346D34B496CAE9C864C0D445275">
    <w:name w:val="1C993346D34B496CAE9C864C0D445275"/>
    <w:rsid w:val="00773FE2"/>
  </w:style>
  <w:style w:type="paragraph" w:customStyle="1" w:styleId="EA3B94C47067472F827B5DFBDA074525">
    <w:name w:val="EA3B94C47067472F827B5DFBDA074525"/>
    <w:rsid w:val="00773F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S.A.</PublishDate>
  <Abstract/>
  <CompanyAddress>Zakup i montaż klimatyzacji na 18 Stacjach Paliw PGE EK</CompanyAddress>
  <CompanyPhone/>
  <CompanyFax>90 dni</CompanyFax>
  <CompanyEmail>wskaż wartość wadium</CompanyEmail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Dokument SWZ-00159.docx</dmsv2BaseFileName>
    <dmsv2BaseDisplayName xmlns="http://schemas.microsoft.com/sharepoint/v3">Dokument SWZ-00159</dmsv2BaseDisplayName>
    <dmsv2SWPP2ObjectNumber xmlns="http://schemas.microsoft.com/sharepoint/v3">POST/HZ/EK/HZL/00159/2026                         </dmsv2SWPP2ObjectNumber>
    <dmsv2SWPP2SumMD5 xmlns="http://schemas.microsoft.com/sharepoint/v3">705943e9b5c4bb0f7ee01aceac03cc6f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717797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25232839</dmsv2BaseClientSystemDocumentID>
    <dmsv2BaseModifiedByID xmlns="http://schemas.microsoft.com/sharepoint/v3">1A600028</dmsv2BaseModifiedByID>
    <dmsv2BaseCreatedByID xmlns="http://schemas.microsoft.com/sharepoint/v3">1A600028</dmsv2BaseCreatedByID>
    <dmsv2SWPP2ObjectDepartment xmlns="http://schemas.microsoft.com/sharepoint/v3">00000001001700040004</dmsv2SWPP2ObjectDepartment>
    <dmsv2SWPP2ObjectName xmlns="http://schemas.microsoft.com/sharepoint/v3">Postępowanie</dmsv2SWPP2ObjectName>
    <_dlc_DocId xmlns="a19cb1c7-c5c7-46d4-85ae-d83685407bba">FJ3FSM7XJ42E-1636839155-6287</_dlc_DocId>
    <_dlc_DocIdUrl xmlns="a19cb1c7-c5c7-46d4-85ae-d83685407bba">
      <Url>https://swpp2.dms.gkpge.pl/sites/43/_layouts/15/DocIdRedir.aspx?ID=FJ3FSM7XJ42E-1636839155-6287</Url>
      <Description>FJ3FSM7XJ42E-1636839155-6287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1707BD2BF5ADC4B9659D9613CA471F9" ma:contentTypeVersion="0" ma:contentTypeDescription="SWPP2 Dokument bazowy" ma:contentTypeScope="" ma:versionID="48174975e28a5280dabca91deaa3d40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A21F4B3-9D11-43A2-BDF1-45408EA45625}"/>
</file>

<file path=customXml/itemProps6.xml><?xml version="1.0" encoding="utf-8"?>
<ds:datastoreItem xmlns:ds="http://schemas.openxmlformats.org/officeDocument/2006/customXml" ds:itemID="{DEBE1AE4-A6DF-40C6-8F99-73FC77CF3FF5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1</TotalTime>
  <Pages>29</Pages>
  <Words>9830</Words>
  <Characters>58980</Characters>
  <Application>Microsoft Office Word</Application>
  <DocSecurity>0</DocSecurity>
  <Lines>491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68673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POST/HZ/EK/HZL/00159/2026</dc:creator>
  <cp:keywords/>
  <dc:description/>
  <cp:lastModifiedBy>Magdalena Goliszewska</cp:lastModifiedBy>
  <cp:revision>2</cp:revision>
  <cp:lastPrinted>2024-07-17T17:21:00Z</cp:lastPrinted>
  <dcterms:created xsi:type="dcterms:W3CDTF">2026-05-19T10:17:00Z</dcterms:created>
  <dcterms:modified xsi:type="dcterms:W3CDTF">2026-05-19T10:17:00Z</dcterms:modified>
  <cp:category>dostaw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0x0101891000D1707BD2BF5ADC4B9659D9613CA471F9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  <property fmtid="{D5CDD505-2E9C-101B-9397-08002B2CF9AE}" pid="19" name="_dlc_DocIdItemGuid">
    <vt:lpwstr>c7b56433-7ae3-4a98-b5a1-61e939731dd8</vt:lpwstr>
  </property>
</Properties>
</file>